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698" w:rsidRPr="00CA4B7C" w:rsidRDefault="003B1698" w:rsidP="003B1698">
      <w:pPr>
        <w:autoSpaceDE w:val="0"/>
        <w:autoSpaceDN w:val="0"/>
        <w:adjustRightInd w:val="0"/>
        <w:spacing w:line="216" w:lineRule="auto"/>
        <w:ind w:left="4820" w:right="-143"/>
        <w:jc w:val="center"/>
        <w:outlineLvl w:val="1"/>
        <w:rPr>
          <w:szCs w:val="28"/>
        </w:rPr>
      </w:pPr>
      <w:r w:rsidRPr="00CA4B7C">
        <w:rPr>
          <w:szCs w:val="28"/>
        </w:rPr>
        <w:t xml:space="preserve">Приложение </w:t>
      </w:r>
      <w:r w:rsidR="00EF724C">
        <w:rPr>
          <w:szCs w:val="28"/>
        </w:rPr>
        <w:t>2</w:t>
      </w:r>
      <w:r w:rsidR="00E9318D">
        <w:rPr>
          <w:szCs w:val="28"/>
        </w:rPr>
        <w:t xml:space="preserve"> </w:t>
      </w:r>
      <w:r w:rsidRPr="00CA4B7C">
        <w:rPr>
          <w:szCs w:val="28"/>
        </w:rPr>
        <w:t xml:space="preserve">к постановлению </w:t>
      </w:r>
    </w:p>
    <w:p w:rsidR="003B1698" w:rsidRPr="00CA4B7C" w:rsidRDefault="003B1698" w:rsidP="003B1698">
      <w:pPr>
        <w:autoSpaceDE w:val="0"/>
        <w:autoSpaceDN w:val="0"/>
        <w:adjustRightInd w:val="0"/>
        <w:spacing w:line="216" w:lineRule="auto"/>
        <w:ind w:left="4820" w:right="-143"/>
        <w:jc w:val="center"/>
        <w:outlineLvl w:val="1"/>
        <w:rPr>
          <w:szCs w:val="28"/>
        </w:rPr>
      </w:pPr>
      <w:r w:rsidRPr="00CA4B7C">
        <w:rPr>
          <w:szCs w:val="28"/>
        </w:rPr>
        <w:t xml:space="preserve">Правительства Орловской области </w:t>
      </w:r>
    </w:p>
    <w:p w:rsidR="003B1698" w:rsidRDefault="003B1698" w:rsidP="003B1698">
      <w:pPr>
        <w:autoSpaceDE w:val="0"/>
        <w:autoSpaceDN w:val="0"/>
        <w:adjustRightInd w:val="0"/>
        <w:spacing w:line="216" w:lineRule="auto"/>
        <w:ind w:left="4820" w:right="-143"/>
        <w:jc w:val="center"/>
        <w:outlineLvl w:val="1"/>
        <w:rPr>
          <w:szCs w:val="28"/>
        </w:rPr>
      </w:pPr>
      <w:r w:rsidRPr="00CA4B7C">
        <w:rPr>
          <w:szCs w:val="28"/>
        </w:rPr>
        <w:t xml:space="preserve">от </w:t>
      </w:r>
      <w:r w:rsidR="00B23B01">
        <w:rPr>
          <w:szCs w:val="28"/>
        </w:rPr>
        <w:t>21 ноября</w:t>
      </w:r>
      <w:r w:rsidRPr="00CA4B7C">
        <w:rPr>
          <w:szCs w:val="28"/>
        </w:rPr>
        <w:t xml:space="preserve"> 20</w:t>
      </w:r>
      <w:r w:rsidR="00C54038">
        <w:rPr>
          <w:szCs w:val="28"/>
        </w:rPr>
        <w:t>24</w:t>
      </w:r>
      <w:r w:rsidR="00B23B01">
        <w:rPr>
          <w:szCs w:val="28"/>
        </w:rPr>
        <w:t xml:space="preserve"> г. № 757</w:t>
      </w:r>
      <w:bookmarkStart w:id="0" w:name="_GoBack"/>
      <w:bookmarkEnd w:id="0"/>
    </w:p>
    <w:p w:rsidR="001C4DF2" w:rsidRDefault="001C4DF2" w:rsidP="001C4DF2">
      <w:pPr>
        <w:jc w:val="right"/>
        <w:rPr>
          <w:szCs w:val="28"/>
        </w:rPr>
      </w:pPr>
    </w:p>
    <w:p w:rsidR="00BF5D11" w:rsidRDefault="00A23CC0" w:rsidP="003B1698">
      <w:pPr>
        <w:jc w:val="center"/>
        <w:rPr>
          <w:szCs w:val="28"/>
        </w:rPr>
      </w:pPr>
      <w:r>
        <w:rPr>
          <w:szCs w:val="28"/>
        </w:rPr>
        <w:t>Н</w:t>
      </w:r>
      <w:r w:rsidRPr="00A23CC0">
        <w:rPr>
          <w:szCs w:val="28"/>
        </w:rPr>
        <w:t xml:space="preserve">ормативы потребления коммунальной услуги по холодному водоснабжению при использовании земельного участка </w:t>
      </w:r>
      <w:r w:rsidR="004332D0">
        <w:rPr>
          <w:szCs w:val="28"/>
        </w:rPr>
        <w:br/>
      </w:r>
      <w:r w:rsidRPr="00A23CC0">
        <w:rPr>
          <w:szCs w:val="28"/>
        </w:rPr>
        <w:t xml:space="preserve">и надворных построек </w:t>
      </w:r>
      <w:r w:rsidR="004332D0" w:rsidRPr="00E67F82">
        <w:rPr>
          <w:szCs w:val="28"/>
        </w:rPr>
        <w:t xml:space="preserve">на территории Орловской области, </w:t>
      </w:r>
      <w:r w:rsidR="004332D0" w:rsidRPr="00E67F82">
        <w:rPr>
          <w:szCs w:val="28"/>
        </w:rPr>
        <w:br/>
        <w:t>определенные расчетным методом</w:t>
      </w:r>
    </w:p>
    <w:p w:rsidR="00A23CC0" w:rsidRDefault="00A23CC0" w:rsidP="003B1698">
      <w:pPr>
        <w:jc w:val="center"/>
        <w:rPr>
          <w:szCs w:val="28"/>
        </w:rPr>
      </w:pPr>
    </w:p>
    <w:p w:rsidR="007706F6" w:rsidRDefault="007706F6" w:rsidP="003B1698">
      <w:pPr>
        <w:jc w:val="center"/>
        <w:rPr>
          <w:szCs w:val="28"/>
        </w:rPr>
      </w:pPr>
    </w:p>
    <w:tbl>
      <w:tblPr>
        <w:tblW w:w="47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1"/>
        <w:gridCol w:w="4492"/>
        <w:gridCol w:w="2267"/>
        <w:gridCol w:w="1698"/>
      </w:tblGrid>
      <w:tr w:rsidR="006E419E" w:rsidRPr="006E419E" w:rsidTr="00E67F82">
        <w:tc>
          <w:tcPr>
            <w:tcW w:w="393" w:type="pct"/>
          </w:tcPr>
          <w:p w:rsidR="006E419E" w:rsidRPr="006E419E" w:rsidRDefault="006E419E" w:rsidP="004332D0">
            <w:pPr>
              <w:jc w:val="center"/>
              <w:rPr>
                <w:sz w:val="24"/>
                <w:szCs w:val="24"/>
              </w:rPr>
            </w:pPr>
            <w:r w:rsidRPr="00E67F82">
              <w:rPr>
                <w:sz w:val="24"/>
                <w:szCs w:val="24"/>
              </w:rPr>
              <w:t>№</w:t>
            </w:r>
            <w:r w:rsidRPr="006E41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47" w:type="pct"/>
          </w:tcPr>
          <w:p w:rsidR="006E419E" w:rsidRPr="006E419E" w:rsidRDefault="006E419E" w:rsidP="004F1C9F">
            <w:pPr>
              <w:jc w:val="center"/>
              <w:rPr>
                <w:sz w:val="24"/>
                <w:szCs w:val="24"/>
              </w:rPr>
            </w:pPr>
            <w:r w:rsidRPr="006E419E">
              <w:rPr>
                <w:sz w:val="24"/>
                <w:szCs w:val="24"/>
              </w:rPr>
              <w:t>Направление использования коммунального ресурса</w:t>
            </w:r>
          </w:p>
        </w:tc>
        <w:tc>
          <w:tcPr>
            <w:tcW w:w="1235" w:type="pct"/>
          </w:tcPr>
          <w:p w:rsidR="006E419E" w:rsidRPr="006E419E" w:rsidRDefault="006E419E" w:rsidP="004F1C9F">
            <w:pPr>
              <w:pStyle w:val="s1"/>
              <w:jc w:val="center"/>
              <w:rPr>
                <w:rFonts w:eastAsia="Calibri"/>
                <w:lang w:eastAsia="en-US"/>
              </w:rPr>
            </w:pPr>
            <w:r w:rsidRPr="006E419E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925" w:type="pct"/>
          </w:tcPr>
          <w:p w:rsidR="006E419E" w:rsidRPr="006E419E" w:rsidRDefault="006E419E" w:rsidP="004F1C9F">
            <w:pPr>
              <w:pStyle w:val="s1"/>
              <w:jc w:val="center"/>
              <w:rPr>
                <w:rFonts w:eastAsia="Calibri"/>
                <w:lang w:eastAsia="en-US"/>
              </w:rPr>
            </w:pPr>
            <w:r w:rsidRPr="006E419E">
              <w:rPr>
                <w:rFonts w:eastAsia="Calibri"/>
                <w:lang w:eastAsia="en-US"/>
              </w:rPr>
              <w:t>Норматив потребления</w:t>
            </w:r>
          </w:p>
        </w:tc>
      </w:tr>
      <w:tr w:rsidR="00E67F82" w:rsidRPr="006E419E" w:rsidTr="00E67F82">
        <w:tc>
          <w:tcPr>
            <w:tcW w:w="393" w:type="pct"/>
          </w:tcPr>
          <w:p w:rsidR="00E67F82" w:rsidRPr="00E67F82" w:rsidRDefault="00E67F82" w:rsidP="00433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47" w:type="pct"/>
          </w:tcPr>
          <w:p w:rsidR="00E67F82" w:rsidRPr="006E419E" w:rsidRDefault="00E67F82" w:rsidP="004F1C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5" w:type="pct"/>
          </w:tcPr>
          <w:p w:rsidR="00E67F82" w:rsidRPr="006E419E" w:rsidRDefault="00E67F82" w:rsidP="004F1C9F">
            <w:pPr>
              <w:pStyle w:val="s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925" w:type="pct"/>
          </w:tcPr>
          <w:p w:rsidR="00E67F82" w:rsidRPr="006E419E" w:rsidRDefault="00E67F82" w:rsidP="004F1C9F">
            <w:pPr>
              <w:pStyle w:val="s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A808DB" w:rsidRPr="006E419E" w:rsidTr="00E67F82">
        <w:tc>
          <w:tcPr>
            <w:tcW w:w="393" w:type="pct"/>
          </w:tcPr>
          <w:p w:rsidR="00A808DB" w:rsidRPr="006E419E" w:rsidRDefault="00A808DB" w:rsidP="004F1C9F">
            <w:pPr>
              <w:pStyle w:val="ac"/>
              <w:jc w:val="center"/>
            </w:pPr>
            <w:r w:rsidRPr="006E419E">
              <w:t>1.</w:t>
            </w:r>
          </w:p>
        </w:tc>
        <w:tc>
          <w:tcPr>
            <w:tcW w:w="2447" w:type="pct"/>
          </w:tcPr>
          <w:p w:rsidR="00A808DB" w:rsidRDefault="00A808DB" w:rsidP="00E2463E">
            <w:pPr>
              <w:pStyle w:val="ac"/>
              <w:jc w:val="left"/>
            </w:pPr>
            <w:r>
              <w:t>Полив земельного участка</w:t>
            </w:r>
            <w:r w:rsidR="009E13A7">
              <w:t xml:space="preserve">, газонов </w:t>
            </w:r>
            <w:r w:rsidR="004332D0">
              <w:br/>
            </w:r>
            <w:r w:rsidR="009E13A7">
              <w:t>и цветников</w:t>
            </w:r>
            <w:r w:rsidR="007706F6">
              <w:t>*</w:t>
            </w:r>
            <w:r w:rsidR="00A14C3C">
              <w:t xml:space="preserve"> </w:t>
            </w:r>
          </w:p>
        </w:tc>
        <w:tc>
          <w:tcPr>
            <w:tcW w:w="1235" w:type="pct"/>
          </w:tcPr>
          <w:p w:rsidR="00A808DB" w:rsidRDefault="00A808DB" w:rsidP="009E13A7">
            <w:pPr>
              <w:pStyle w:val="ac"/>
              <w:jc w:val="center"/>
            </w:pPr>
            <w:r>
              <w:t xml:space="preserve">куб. метр в месяц </w:t>
            </w:r>
            <w:r>
              <w:br/>
              <w:t>на кв. метр</w:t>
            </w:r>
            <w:r w:rsidR="00381A2B">
              <w:t xml:space="preserve"> </w:t>
            </w:r>
          </w:p>
        </w:tc>
        <w:tc>
          <w:tcPr>
            <w:tcW w:w="925" w:type="pct"/>
          </w:tcPr>
          <w:p w:rsidR="00A808DB" w:rsidRPr="006E419E" w:rsidRDefault="006D6256" w:rsidP="009E13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E7A8D">
              <w:rPr>
                <w:sz w:val="24"/>
                <w:szCs w:val="24"/>
              </w:rPr>
              <w:t>09</w:t>
            </w:r>
            <w:r w:rsidR="00B50F8C">
              <w:rPr>
                <w:sz w:val="24"/>
                <w:szCs w:val="24"/>
              </w:rPr>
              <w:t>1</w:t>
            </w:r>
          </w:p>
        </w:tc>
      </w:tr>
      <w:tr w:rsidR="009E13A7" w:rsidRPr="006E419E" w:rsidTr="00E67F82">
        <w:tc>
          <w:tcPr>
            <w:tcW w:w="393" w:type="pct"/>
          </w:tcPr>
          <w:p w:rsidR="009E13A7" w:rsidRPr="006E419E" w:rsidRDefault="003E208A" w:rsidP="004F1C9F">
            <w:pPr>
              <w:pStyle w:val="ac"/>
              <w:jc w:val="center"/>
            </w:pPr>
            <w:r>
              <w:t>1.1.</w:t>
            </w:r>
          </w:p>
        </w:tc>
        <w:tc>
          <w:tcPr>
            <w:tcW w:w="2447" w:type="pct"/>
          </w:tcPr>
          <w:p w:rsidR="009E13A7" w:rsidRDefault="009E13A7" w:rsidP="007706F6">
            <w:pPr>
              <w:pStyle w:val="ac"/>
              <w:jc w:val="left"/>
            </w:pPr>
            <w:r>
              <w:t xml:space="preserve">Полив посадок в стеллажных зимних </w:t>
            </w:r>
            <w:r w:rsidR="004332D0">
              <w:br/>
            </w:r>
            <w:r>
              <w:t>и грунтовых весенних теплицах, парниках</w:t>
            </w:r>
            <w:r w:rsidR="004332D0">
              <w:t xml:space="preserve"> всех типов, утепленном грунте</w:t>
            </w:r>
            <w:r w:rsidR="004F0C66">
              <w:t xml:space="preserve"> </w:t>
            </w:r>
            <w:r w:rsidR="004F0C66" w:rsidRPr="004F0C66">
              <w:t>(зимних садов)</w:t>
            </w:r>
            <w:r w:rsidR="004E3CAA">
              <w:t>*</w:t>
            </w:r>
            <w:r w:rsidR="004332D0">
              <w:t xml:space="preserve"> </w:t>
            </w:r>
          </w:p>
        </w:tc>
        <w:tc>
          <w:tcPr>
            <w:tcW w:w="1235" w:type="pct"/>
          </w:tcPr>
          <w:p w:rsidR="009E13A7" w:rsidRDefault="009E13A7" w:rsidP="009E13A7">
            <w:pPr>
              <w:pStyle w:val="ac"/>
              <w:jc w:val="center"/>
            </w:pPr>
            <w:r w:rsidRPr="009E13A7">
              <w:t xml:space="preserve">куб. метр в месяц </w:t>
            </w:r>
            <w:r w:rsidRPr="009E13A7">
              <w:br/>
              <w:t xml:space="preserve">на кв. метр </w:t>
            </w:r>
          </w:p>
        </w:tc>
        <w:tc>
          <w:tcPr>
            <w:tcW w:w="925" w:type="pct"/>
          </w:tcPr>
          <w:p w:rsidR="009E13A7" w:rsidRDefault="000E7A8D" w:rsidP="009E13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</w:t>
            </w:r>
            <w:r w:rsidR="00B50F8C">
              <w:rPr>
                <w:sz w:val="24"/>
                <w:szCs w:val="24"/>
              </w:rPr>
              <w:t>3</w:t>
            </w:r>
          </w:p>
        </w:tc>
      </w:tr>
      <w:tr w:rsidR="00A808DB" w:rsidRPr="006E419E" w:rsidTr="00E67F82">
        <w:tc>
          <w:tcPr>
            <w:tcW w:w="393" w:type="pct"/>
          </w:tcPr>
          <w:p w:rsidR="00A808DB" w:rsidRPr="006E419E" w:rsidRDefault="00A808DB" w:rsidP="004F1C9F">
            <w:pPr>
              <w:pStyle w:val="ac"/>
              <w:jc w:val="center"/>
            </w:pPr>
            <w:r w:rsidRPr="006E419E">
              <w:t>2.</w:t>
            </w:r>
          </w:p>
        </w:tc>
        <w:tc>
          <w:tcPr>
            <w:tcW w:w="2447" w:type="pct"/>
          </w:tcPr>
          <w:p w:rsidR="00A808DB" w:rsidRDefault="00A808DB" w:rsidP="004332D0">
            <w:pPr>
              <w:pStyle w:val="ac"/>
              <w:jc w:val="left"/>
            </w:pPr>
            <w:r>
              <w:t>Водоснабжение и приготовление пищи для сельскохозяйственных животных</w:t>
            </w:r>
            <w:r w:rsidR="00E527C4">
              <w:t>:</w:t>
            </w:r>
          </w:p>
        </w:tc>
        <w:tc>
          <w:tcPr>
            <w:tcW w:w="1235" w:type="pct"/>
          </w:tcPr>
          <w:p w:rsidR="00A808DB" w:rsidRDefault="00A808DB" w:rsidP="004F1C9F">
            <w:pPr>
              <w:pStyle w:val="ac"/>
              <w:jc w:val="center"/>
            </w:pPr>
          </w:p>
        </w:tc>
        <w:tc>
          <w:tcPr>
            <w:tcW w:w="925" w:type="pct"/>
          </w:tcPr>
          <w:p w:rsidR="00A808DB" w:rsidRPr="006E419E" w:rsidRDefault="00A808DB" w:rsidP="005D7086">
            <w:pPr>
              <w:jc w:val="center"/>
              <w:rPr>
                <w:sz w:val="24"/>
                <w:szCs w:val="24"/>
              </w:rPr>
            </w:pPr>
          </w:p>
        </w:tc>
      </w:tr>
      <w:tr w:rsidR="00E527C4" w:rsidRPr="006E419E" w:rsidTr="00E67F82">
        <w:tc>
          <w:tcPr>
            <w:tcW w:w="393" w:type="pct"/>
          </w:tcPr>
          <w:p w:rsidR="00E527C4" w:rsidRPr="006E419E" w:rsidRDefault="003E208A" w:rsidP="004F1C9F">
            <w:pPr>
              <w:pStyle w:val="ac"/>
              <w:jc w:val="center"/>
            </w:pPr>
            <w:r>
              <w:t>2.1.</w:t>
            </w:r>
          </w:p>
        </w:tc>
        <w:tc>
          <w:tcPr>
            <w:tcW w:w="2447" w:type="pct"/>
            <w:vAlign w:val="bottom"/>
          </w:tcPr>
          <w:p w:rsidR="00E527C4" w:rsidRPr="00E527C4" w:rsidRDefault="004332D0" w:rsidP="004332D0">
            <w:pPr>
              <w:pStyle w:val="ac"/>
              <w:jc w:val="left"/>
            </w:pPr>
            <w:r w:rsidRPr="00E67F82">
              <w:t>к</w:t>
            </w:r>
            <w:r w:rsidR="007C508D">
              <w:t>рупный рогатый скот</w:t>
            </w:r>
          </w:p>
        </w:tc>
        <w:tc>
          <w:tcPr>
            <w:tcW w:w="1235" w:type="pct"/>
          </w:tcPr>
          <w:p w:rsidR="00E527C4" w:rsidRDefault="00E527C4" w:rsidP="004F1C9F">
            <w:pPr>
              <w:pStyle w:val="ac"/>
              <w:jc w:val="center"/>
            </w:pPr>
            <w:r>
              <w:t xml:space="preserve">куб. метр в месяц </w:t>
            </w:r>
            <w:r>
              <w:br/>
              <w:t>на голову животного</w:t>
            </w:r>
          </w:p>
        </w:tc>
        <w:tc>
          <w:tcPr>
            <w:tcW w:w="925" w:type="pct"/>
          </w:tcPr>
          <w:p w:rsidR="00E527C4" w:rsidRPr="00E527C4" w:rsidRDefault="00420DDE" w:rsidP="00E52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1,83</w:t>
            </w:r>
          </w:p>
        </w:tc>
      </w:tr>
      <w:tr w:rsidR="00420DDE" w:rsidRPr="006E419E" w:rsidTr="00E67F82">
        <w:tc>
          <w:tcPr>
            <w:tcW w:w="393" w:type="pct"/>
          </w:tcPr>
          <w:p w:rsidR="00420DDE" w:rsidRPr="006E419E" w:rsidRDefault="003E208A" w:rsidP="004F1C9F">
            <w:pPr>
              <w:pStyle w:val="ac"/>
              <w:jc w:val="center"/>
            </w:pPr>
            <w:r>
              <w:t>2.2.</w:t>
            </w:r>
          </w:p>
        </w:tc>
        <w:tc>
          <w:tcPr>
            <w:tcW w:w="2447" w:type="pct"/>
            <w:vAlign w:val="bottom"/>
          </w:tcPr>
          <w:p w:rsidR="00420DDE" w:rsidRDefault="004332D0" w:rsidP="004332D0">
            <w:pPr>
              <w:pStyle w:val="ac"/>
              <w:jc w:val="left"/>
            </w:pPr>
            <w:r w:rsidRPr="00E67F82">
              <w:t>к</w:t>
            </w:r>
            <w:r w:rsidR="00420DDE" w:rsidRPr="00420DDE">
              <w:t>рупный рогатый скот</w:t>
            </w:r>
            <w:r w:rsidR="00420DDE">
              <w:t>, молодняк</w:t>
            </w:r>
          </w:p>
        </w:tc>
        <w:tc>
          <w:tcPr>
            <w:tcW w:w="1235" w:type="pct"/>
          </w:tcPr>
          <w:p w:rsidR="00420DDE" w:rsidRDefault="008679C5" w:rsidP="004F1C9F">
            <w:pPr>
              <w:pStyle w:val="ac"/>
              <w:jc w:val="center"/>
            </w:pPr>
            <w:r>
              <w:t xml:space="preserve">куб. метр в месяц </w:t>
            </w:r>
            <w:r>
              <w:br/>
              <w:t>на</w:t>
            </w:r>
            <w:r w:rsidR="00381A2B">
              <w:t xml:space="preserve"> </w:t>
            </w:r>
            <w:r w:rsidR="00420DDE" w:rsidRPr="00420DDE">
              <w:t>голову животного</w:t>
            </w:r>
          </w:p>
        </w:tc>
        <w:tc>
          <w:tcPr>
            <w:tcW w:w="925" w:type="pct"/>
          </w:tcPr>
          <w:p w:rsidR="00420DDE" w:rsidRDefault="00420DDE" w:rsidP="000E7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  <w:r w:rsidR="000E7A8D">
              <w:rPr>
                <w:sz w:val="24"/>
                <w:szCs w:val="24"/>
              </w:rPr>
              <w:t>1</w:t>
            </w:r>
          </w:p>
        </w:tc>
      </w:tr>
      <w:tr w:rsidR="00E527C4" w:rsidRPr="006E419E" w:rsidTr="00E67F82">
        <w:tc>
          <w:tcPr>
            <w:tcW w:w="393" w:type="pct"/>
          </w:tcPr>
          <w:p w:rsidR="00E527C4" w:rsidRPr="006E419E" w:rsidRDefault="003E208A" w:rsidP="004F1C9F">
            <w:pPr>
              <w:pStyle w:val="ac"/>
              <w:jc w:val="center"/>
            </w:pPr>
            <w:r>
              <w:t>2.3.</w:t>
            </w:r>
          </w:p>
        </w:tc>
        <w:tc>
          <w:tcPr>
            <w:tcW w:w="2447" w:type="pct"/>
            <w:vAlign w:val="bottom"/>
          </w:tcPr>
          <w:p w:rsidR="00E527C4" w:rsidRPr="00E527C4" w:rsidRDefault="004332D0" w:rsidP="004332D0">
            <w:pPr>
              <w:pStyle w:val="ac"/>
              <w:jc w:val="left"/>
            </w:pPr>
            <w:r w:rsidRPr="00E67F82">
              <w:t>с</w:t>
            </w:r>
            <w:r w:rsidR="00381A2B">
              <w:t>виньи</w:t>
            </w:r>
          </w:p>
        </w:tc>
        <w:tc>
          <w:tcPr>
            <w:tcW w:w="1235" w:type="pct"/>
          </w:tcPr>
          <w:p w:rsidR="00E527C4" w:rsidRDefault="00E527C4" w:rsidP="004F1C9F">
            <w:pPr>
              <w:pStyle w:val="ac"/>
              <w:jc w:val="center"/>
            </w:pPr>
            <w:r>
              <w:t xml:space="preserve">куб. метр в месяц </w:t>
            </w:r>
            <w:r>
              <w:br/>
              <w:t>на голову животного</w:t>
            </w:r>
          </w:p>
        </w:tc>
        <w:tc>
          <w:tcPr>
            <w:tcW w:w="925" w:type="pct"/>
          </w:tcPr>
          <w:p w:rsidR="00E527C4" w:rsidRPr="00E527C4" w:rsidRDefault="00E527C4" w:rsidP="00420DDE">
            <w:pPr>
              <w:jc w:val="center"/>
              <w:rPr>
                <w:sz w:val="24"/>
                <w:szCs w:val="24"/>
              </w:rPr>
            </w:pPr>
            <w:r w:rsidRPr="00E527C4">
              <w:rPr>
                <w:sz w:val="24"/>
                <w:szCs w:val="24"/>
              </w:rPr>
              <w:t>0,7</w:t>
            </w:r>
            <w:r w:rsidR="00420DDE">
              <w:rPr>
                <w:sz w:val="24"/>
                <w:szCs w:val="24"/>
              </w:rPr>
              <w:t>6</w:t>
            </w:r>
          </w:p>
        </w:tc>
      </w:tr>
      <w:tr w:rsidR="00E527C4" w:rsidRPr="006E419E" w:rsidTr="00E67F82">
        <w:tc>
          <w:tcPr>
            <w:tcW w:w="393" w:type="pct"/>
          </w:tcPr>
          <w:p w:rsidR="00E527C4" w:rsidRPr="006E419E" w:rsidRDefault="003E208A" w:rsidP="004F1C9F">
            <w:pPr>
              <w:pStyle w:val="ac"/>
              <w:jc w:val="center"/>
            </w:pPr>
            <w:r>
              <w:t>2.4.</w:t>
            </w:r>
          </w:p>
        </w:tc>
        <w:tc>
          <w:tcPr>
            <w:tcW w:w="2447" w:type="pct"/>
            <w:vAlign w:val="bottom"/>
          </w:tcPr>
          <w:p w:rsidR="00E527C4" w:rsidRPr="00E527C4" w:rsidRDefault="004332D0" w:rsidP="004332D0">
            <w:pPr>
              <w:pStyle w:val="ac"/>
              <w:jc w:val="left"/>
            </w:pPr>
            <w:r>
              <w:t>о</w:t>
            </w:r>
            <w:r w:rsidR="00381A2B">
              <w:t>вцы</w:t>
            </w:r>
          </w:p>
        </w:tc>
        <w:tc>
          <w:tcPr>
            <w:tcW w:w="1235" w:type="pct"/>
          </w:tcPr>
          <w:p w:rsidR="00E527C4" w:rsidRDefault="00E527C4" w:rsidP="009E13A7">
            <w:pPr>
              <w:pStyle w:val="ac"/>
              <w:jc w:val="center"/>
            </w:pPr>
            <w:r>
              <w:t xml:space="preserve">куб. метр в месяц </w:t>
            </w:r>
            <w:r>
              <w:br/>
              <w:t>на голову животного</w:t>
            </w:r>
          </w:p>
        </w:tc>
        <w:tc>
          <w:tcPr>
            <w:tcW w:w="925" w:type="pct"/>
          </w:tcPr>
          <w:p w:rsidR="00E527C4" w:rsidRPr="00E527C4" w:rsidRDefault="00E527C4" w:rsidP="00E527C4">
            <w:pPr>
              <w:jc w:val="center"/>
              <w:rPr>
                <w:sz w:val="24"/>
                <w:szCs w:val="24"/>
              </w:rPr>
            </w:pPr>
            <w:r w:rsidRPr="00E527C4">
              <w:rPr>
                <w:sz w:val="24"/>
                <w:szCs w:val="24"/>
              </w:rPr>
              <w:t>0,14</w:t>
            </w:r>
          </w:p>
        </w:tc>
      </w:tr>
      <w:tr w:rsidR="00E527C4" w:rsidRPr="006E419E" w:rsidTr="00E67F82">
        <w:tc>
          <w:tcPr>
            <w:tcW w:w="393" w:type="pct"/>
          </w:tcPr>
          <w:p w:rsidR="00E527C4" w:rsidRPr="006E419E" w:rsidRDefault="003E208A" w:rsidP="004F1C9F">
            <w:pPr>
              <w:pStyle w:val="ac"/>
              <w:jc w:val="center"/>
            </w:pPr>
            <w:r>
              <w:t>2.5.</w:t>
            </w:r>
          </w:p>
        </w:tc>
        <w:tc>
          <w:tcPr>
            <w:tcW w:w="2447" w:type="pct"/>
            <w:vAlign w:val="bottom"/>
          </w:tcPr>
          <w:p w:rsidR="00E527C4" w:rsidRPr="00E527C4" w:rsidRDefault="004332D0" w:rsidP="004332D0">
            <w:pPr>
              <w:pStyle w:val="ac"/>
              <w:jc w:val="left"/>
            </w:pPr>
            <w:r>
              <w:t>л</w:t>
            </w:r>
            <w:r w:rsidR="00381A2B">
              <w:t>ошади</w:t>
            </w:r>
          </w:p>
        </w:tc>
        <w:tc>
          <w:tcPr>
            <w:tcW w:w="1235" w:type="pct"/>
          </w:tcPr>
          <w:p w:rsidR="00E527C4" w:rsidRDefault="00E527C4" w:rsidP="009E13A7">
            <w:pPr>
              <w:pStyle w:val="ac"/>
              <w:jc w:val="center"/>
            </w:pPr>
            <w:r>
              <w:t xml:space="preserve">куб. метр в месяц </w:t>
            </w:r>
            <w:r>
              <w:br/>
              <w:t>на</w:t>
            </w:r>
            <w:r w:rsidR="009E13A7">
              <w:t xml:space="preserve"> </w:t>
            </w:r>
            <w:r>
              <w:t>голову животного</w:t>
            </w:r>
          </w:p>
        </w:tc>
        <w:tc>
          <w:tcPr>
            <w:tcW w:w="925" w:type="pct"/>
          </w:tcPr>
          <w:p w:rsidR="00E527C4" w:rsidRPr="00E527C4" w:rsidRDefault="00420DDE" w:rsidP="00E52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1,83</w:t>
            </w:r>
          </w:p>
        </w:tc>
      </w:tr>
      <w:tr w:rsidR="00E527C4" w:rsidRPr="006E419E" w:rsidTr="00E67F82">
        <w:tc>
          <w:tcPr>
            <w:tcW w:w="393" w:type="pct"/>
          </w:tcPr>
          <w:p w:rsidR="00E527C4" w:rsidRPr="006E419E" w:rsidRDefault="003E208A" w:rsidP="004F1C9F">
            <w:pPr>
              <w:pStyle w:val="ac"/>
              <w:jc w:val="center"/>
            </w:pPr>
            <w:r>
              <w:t>2.6.</w:t>
            </w:r>
          </w:p>
        </w:tc>
        <w:tc>
          <w:tcPr>
            <w:tcW w:w="2447" w:type="pct"/>
            <w:vAlign w:val="bottom"/>
          </w:tcPr>
          <w:p w:rsidR="00E527C4" w:rsidRPr="00E527C4" w:rsidRDefault="004332D0" w:rsidP="004332D0">
            <w:pPr>
              <w:pStyle w:val="ac"/>
              <w:jc w:val="left"/>
            </w:pPr>
            <w:r>
              <w:t>к</w:t>
            </w:r>
            <w:r w:rsidR="00381A2B">
              <w:t>озы</w:t>
            </w:r>
          </w:p>
        </w:tc>
        <w:tc>
          <w:tcPr>
            <w:tcW w:w="1235" w:type="pct"/>
          </w:tcPr>
          <w:p w:rsidR="00E527C4" w:rsidRDefault="00E527C4" w:rsidP="009E13A7">
            <w:pPr>
              <w:pStyle w:val="ac"/>
              <w:jc w:val="center"/>
            </w:pPr>
            <w:r>
              <w:t xml:space="preserve">куб. метр в месяц </w:t>
            </w:r>
            <w:r>
              <w:br/>
              <w:t>на голову животного</w:t>
            </w:r>
          </w:p>
        </w:tc>
        <w:tc>
          <w:tcPr>
            <w:tcW w:w="925" w:type="pct"/>
          </w:tcPr>
          <w:p w:rsidR="00E527C4" w:rsidRPr="00E527C4" w:rsidRDefault="00E527C4" w:rsidP="00420DDE">
            <w:pPr>
              <w:jc w:val="center"/>
              <w:rPr>
                <w:sz w:val="24"/>
                <w:szCs w:val="24"/>
              </w:rPr>
            </w:pPr>
            <w:r w:rsidRPr="00E527C4">
              <w:rPr>
                <w:sz w:val="24"/>
                <w:szCs w:val="24"/>
              </w:rPr>
              <w:t>0,0</w:t>
            </w:r>
            <w:r w:rsidR="00420DDE">
              <w:rPr>
                <w:sz w:val="24"/>
                <w:szCs w:val="24"/>
              </w:rPr>
              <w:t>8</w:t>
            </w:r>
          </w:p>
        </w:tc>
      </w:tr>
      <w:tr w:rsidR="00E527C4" w:rsidRPr="006E419E" w:rsidTr="00E67F82">
        <w:tc>
          <w:tcPr>
            <w:tcW w:w="393" w:type="pct"/>
          </w:tcPr>
          <w:p w:rsidR="00E527C4" w:rsidRPr="006E419E" w:rsidRDefault="003E208A" w:rsidP="004F1C9F">
            <w:pPr>
              <w:pStyle w:val="ac"/>
              <w:jc w:val="center"/>
            </w:pPr>
            <w:r>
              <w:t>2.7.</w:t>
            </w:r>
          </w:p>
        </w:tc>
        <w:tc>
          <w:tcPr>
            <w:tcW w:w="2447" w:type="pct"/>
            <w:vAlign w:val="bottom"/>
          </w:tcPr>
          <w:p w:rsidR="00E527C4" w:rsidRPr="00E527C4" w:rsidRDefault="004332D0" w:rsidP="004332D0">
            <w:pPr>
              <w:pStyle w:val="ac"/>
              <w:jc w:val="left"/>
            </w:pPr>
            <w:r>
              <w:t>к</w:t>
            </w:r>
            <w:r w:rsidR="00381A2B">
              <w:t>уры</w:t>
            </w:r>
          </w:p>
        </w:tc>
        <w:tc>
          <w:tcPr>
            <w:tcW w:w="1235" w:type="pct"/>
          </w:tcPr>
          <w:p w:rsidR="00E527C4" w:rsidRDefault="008679C5" w:rsidP="009E13A7">
            <w:pPr>
              <w:pStyle w:val="ac"/>
              <w:jc w:val="center"/>
            </w:pPr>
            <w:r>
              <w:t xml:space="preserve">куб. метр в месяц </w:t>
            </w:r>
            <w:r>
              <w:br/>
              <w:t>на</w:t>
            </w:r>
            <w:r w:rsidR="00381A2B">
              <w:t xml:space="preserve"> </w:t>
            </w:r>
            <w:r w:rsidR="00E527C4">
              <w:t>голову животного</w:t>
            </w:r>
          </w:p>
        </w:tc>
        <w:tc>
          <w:tcPr>
            <w:tcW w:w="925" w:type="pct"/>
          </w:tcPr>
          <w:p w:rsidR="00E527C4" w:rsidRPr="00E527C4" w:rsidRDefault="00E527C4" w:rsidP="00E527C4">
            <w:pPr>
              <w:jc w:val="center"/>
              <w:rPr>
                <w:sz w:val="24"/>
                <w:szCs w:val="24"/>
              </w:rPr>
            </w:pPr>
            <w:r w:rsidRPr="00E527C4">
              <w:rPr>
                <w:sz w:val="24"/>
                <w:szCs w:val="24"/>
              </w:rPr>
              <w:t>0,01</w:t>
            </w:r>
          </w:p>
        </w:tc>
      </w:tr>
      <w:tr w:rsidR="00E527C4" w:rsidRPr="006E419E" w:rsidTr="00E67F82">
        <w:tc>
          <w:tcPr>
            <w:tcW w:w="393" w:type="pct"/>
          </w:tcPr>
          <w:p w:rsidR="00E527C4" w:rsidRPr="006E419E" w:rsidRDefault="003E208A" w:rsidP="004F1C9F">
            <w:pPr>
              <w:pStyle w:val="ac"/>
              <w:jc w:val="center"/>
            </w:pPr>
            <w:r>
              <w:t>2.8.</w:t>
            </w:r>
          </w:p>
        </w:tc>
        <w:tc>
          <w:tcPr>
            <w:tcW w:w="2447" w:type="pct"/>
            <w:vAlign w:val="bottom"/>
          </w:tcPr>
          <w:p w:rsidR="00E527C4" w:rsidRPr="00E527C4" w:rsidRDefault="004332D0" w:rsidP="004332D0">
            <w:pPr>
              <w:pStyle w:val="ac"/>
              <w:jc w:val="left"/>
            </w:pPr>
            <w:r>
              <w:t>и</w:t>
            </w:r>
            <w:r w:rsidR="00381A2B">
              <w:t>ндейки</w:t>
            </w:r>
          </w:p>
        </w:tc>
        <w:tc>
          <w:tcPr>
            <w:tcW w:w="1235" w:type="pct"/>
          </w:tcPr>
          <w:p w:rsidR="00E527C4" w:rsidRDefault="00E527C4" w:rsidP="009E13A7">
            <w:pPr>
              <w:pStyle w:val="ac"/>
              <w:jc w:val="center"/>
            </w:pPr>
            <w:r>
              <w:t xml:space="preserve">куб. метр в месяц </w:t>
            </w:r>
            <w:r>
              <w:br/>
              <w:t>на голову животного</w:t>
            </w:r>
          </w:p>
        </w:tc>
        <w:tc>
          <w:tcPr>
            <w:tcW w:w="925" w:type="pct"/>
          </w:tcPr>
          <w:p w:rsidR="00E527C4" w:rsidRPr="00E527C4" w:rsidRDefault="00E527C4" w:rsidP="00E527C4">
            <w:pPr>
              <w:jc w:val="center"/>
              <w:rPr>
                <w:sz w:val="24"/>
                <w:szCs w:val="24"/>
              </w:rPr>
            </w:pPr>
            <w:r w:rsidRPr="00E527C4">
              <w:rPr>
                <w:sz w:val="24"/>
                <w:szCs w:val="24"/>
              </w:rPr>
              <w:t>0,02</w:t>
            </w:r>
          </w:p>
        </w:tc>
      </w:tr>
      <w:tr w:rsidR="00E527C4" w:rsidRPr="006E419E" w:rsidTr="00E67F82">
        <w:tc>
          <w:tcPr>
            <w:tcW w:w="393" w:type="pct"/>
          </w:tcPr>
          <w:p w:rsidR="00E527C4" w:rsidRPr="006E419E" w:rsidRDefault="003E208A" w:rsidP="004F1C9F">
            <w:pPr>
              <w:pStyle w:val="ac"/>
              <w:jc w:val="center"/>
            </w:pPr>
            <w:r>
              <w:t>2.9.</w:t>
            </w:r>
          </w:p>
        </w:tc>
        <w:tc>
          <w:tcPr>
            <w:tcW w:w="2447" w:type="pct"/>
            <w:vAlign w:val="bottom"/>
          </w:tcPr>
          <w:p w:rsidR="00E527C4" w:rsidRPr="00E527C4" w:rsidRDefault="004332D0" w:rsidP="004332D0">
            <w:pPr>
              <w:pStyle w:val="ac"/>
              <w:jc w:val="left"/>
            </w:pPr>
            <w:r>
              <w:t>у</w:t>
            </w:r>
            <w:r w:rsidR="00381A2B">
              <w:t>тки</w:t>
            </w:r>
          </w:p>
        </w:tc>
        <w:tc>
          <w:tcPr>
            <w:tcW w:w="1235" w:type="pct"/>
          </w:tcPr>
          <w:p w:rsidR="00E527C4" w:rsidRDefault="008679C5" w:rsidP="009E13A7">
            <w:pPr>
              <w:pStyle w:val="ac"/>
              <w:jc w:val="center"/>
            </w:pPr>
            <w:r>
              <w:t xml:space="preserve">куб. метр в месяц </w:t>
            </w:r>
            <w:r>
              <w:br/>
              <w:t>на</w:t>
            </w:r>
            <w:r w:rsidR="00381A2B">
              <w:t xml:space="preserve"> </w:t>
            </w:r>
            <w:r w:rsidR="00E527C4">
              <w:t>голову животного</w:t>
            </w:r>
          </w:p>
        </w:tc>
        <w:tc>
          <w:tcPr>
            <w:tcW w:w="925" w:type="pct"/>
          </w:tcPr>
          <w:p w:rsidR="00E527C4" w:rsidRPr="00E527C4" w:rsidRDefault="00E527C4" w:rsidP="00E527C4">
            <w:pPr>
              <w:jc w:val="center"/>
              <w:rPr>
                <w:sz w:val="24"/>
                <w:szCs w:val="24"/>
              </w:rPr>
            </w:pPr>
            <w:r w:rsidRPr="00E527C4">
              <w:rPr>
                <w:sz w:val="24"/>
                <w:szCs w:val="24"/>
              </w:rPr>
              <w:t>0,06</w:t>
            </w:r>
          </w:p>
        </w:tc>
      </w:tr>
      <w:tr w:rsidR="00E527C4" w:rsidRPr="006E419E" w:rsidTr="0020663D">
        <w:trPr>
          <w:trHeight w:val="208"/>
        </w:trPr>
        <w:tc>
          <w:tcPr>
            <w:tcW w:w="393" w:type="pct"/>
          </w:tcPr>
          <w:p w:rsidR="00E527C4" w:rsidRPr="006E419E" w:rsidRDefault="003E208A" w:rsidP="004F1C9F">
            <w:pPr>
              <w:pStyle w:val="ac"/>
              <w:jc w:val="center"/>
            </w:pPr>
            <w:r>
              <w:t>2.10.</w:t>
            </w:r>
          </w:p>
        </w:tc>
        <w:tc>
          <w:tcPr>
            <w:tcW w:w="2447" w:type="pct"/>
            <w:vAlign w:val="bottom"/>
          </w:tcPr>
          <w:p w:rsidR="0020663D" w:rsidRDefault="0020663D" w:rsidP="004332D0">
            <w:pPr>
              <w:pStyle w:val="ac"/>
              <w:jc w:val="left"/>
            </w:pPr>
          </w:p>
          <w:p w:rsidR="0020663D" w:rsidRDefault="0020663D" w:rsidP="004332D0">
            <w:pPr>
              <w:pStyle w:val="ac"/>
              <w:jc w:val="left"/>
            </w:pPr>
          </w:p>
          <w:p w:rsidR="0021657E" w:rsidRPr="0021657E" w:rsidRDefault="0020663D" w:rsidP="0020663D">
            <w:pPr>
              <w:pStyle w:val="ac"/>
              <w:jc w:val="left"/>
            </w:pPr>
            <w:r>
              <w:t>г</w:t>
            </w:r>
            <w:r w:rsidR="00381A2B">
              <w:t>уси</w:t>
            </w:r>
          </w:p>
        </w:tc>
        <w:tc>
          <w:tcPr>
            <w:tcW w:w="1235" w:type="pct"/>
          </w:tcPr>
          <w:p w:rsidR="00E527C4" w:rsidRDefault="008679C5" w:rsidP="009E13A7">
            <w:pPr>
              <w:pStyle w:val="ac"/>
              <w:jc w:val="center"/>
            </w:pPr>
            <w:r>
              <w:t xml:space="preserve">куб. метр в месяц </w:t>
            </w:r>
            <w:r>
              <w:br/>
              <w:t>на</w:t>
            </w:r>
            <w:r w:rsidR="00381A2B">
              <w:t xml:space="preserve"> </w:t>
            </w:r>
            <w:r w:rsidR="00E527C4">
              <w:t>голову животного</w:t>
            </w:r>
          </w:p>
        </w:tc>
        <w:tc>
          <w:tcPr>
            <w:tcW w:w="925" w:type="pct"/>
          </w:tcPr>
          <w:p w:rsidR="00E527C4" w:rsidRPr="00E527C4" w:rsidRDefault="00E527C4" w:rsidP="00E527C4">
            <w:pPr>
              <w:jc w:val="center"/>
              <w:rPr>
                <w:sz w:val="24"/>
                <w:szCs w:val="24"/>
              </w:rPr>
            </w:pPr>
            <w:r w:rsidRPr="00E527C4">
              <w:rPr>
                <w:sz w:val="24"/>
                <w:szCs w:val="24"/>
              </w:rPr>
              <w:t>0,05</w:t>
            </w:r>
          </w:p>
        </w:tc>
      </w:tr>
      <w:tr w:rsidR="00B50F8C" w:rsidRPr="006E419E" w:rsidTr="00E67F82">
        <w:tc>
          <w:tcPr>
            <w:tcW w:w="393" w:type="pct"/>
          </w:tcPr>
          <w:p w:rsidR="00B50F8C" w:rsidRPr="006E419E" w:rsidRDefault="00B50F8C" w:rsidP="00B50F8C">
            <w:pPr>
              <w:pStyle w:val="ac"/>
              <w:jc w:val="center"/>
            </w:pPr>
            <w:r>
              <w:lastRenderedPageBreak/>
              <w:t>1</w:t>
            </w:r>
          </w:p>
        </w:tc>
        <w:tc>
          <w:tcPr>
            <w:tcW w:w="2447" w:type="pct"/>
          </w:tcPr>
          <w:p w:rsidR="00B50F8C" w:rsidRDefault="00B50F8C" w:rsidP="00B50F8C">
            <w:pPr>
              <w:pStyle w:val="ac"/>
              <w:jc w:val="center"/>
            </w:pPr>
            <w:r>
              <w:t>2</w:t>
            </w:r>
          </w:p>
        </w:tc>
        <w:tc>
          <w:tcPr>
            <w:tcW w:w="1235" w:type="pct"/>
          </w:tcPr>
          <w:p w:rsidR="00B50F8C" w:rsidRDefault="00B50F8C" w:rsidP="00B50F8C">
            <w:pPr>
              <w:pStyle w:val="ac"/>
              <w:jc w:val="center"/>
            </w:pPr>
            <w:r>
              <w:t>3</w:t>
            </w:r>
          </w:p>
        </w:tc>
        <w:tc>
          <w:tcPr>
            <w:tcW w:w="925" w:type="pct"/>
          </w:tcPr>
          <w:p w:rsidR="00B50F8C" w:rsidRPr="006E419E" w:rsidRDefault="00B50F8C" w:rsidP="00B50F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08DB" w:rsidRPr="006E419E" w:rsidTr="00E67F82">
        <w:tc>
          <w:tcPr>
            <w:tcW w:w="393" w:type="pct"/>
          </w:tcPr>
          <w:p w:rsidR="00A808DB" w:rsidRPr="006E419E" w:rsidRDefault="00A808DB" w:rsidP="004F1C9F">
            <w:pPr>
              <w:pStyle w:val="ac"/>
              <w:jc w:val="center"/>
            </w:pPr>
            <w:r w:rsidRPr="006E419E">
              <w:t>3.</w:t>
            </w:r>
          </w:p>
        </w:tc>
        <w:tc>
          <w:tcPr>
            <w:tcW w:w="2447" w:type="pct"/>
          </w:tcPr>
          <w:p w:rsidR="00A808DB" w:rsidRDefault="00A808DB" w:rsidP="004332D0">
            <w:pPr>
              <w:pStyle w:val="ac"/>
              <w:jc w:val="left"/>
            </w:pPr>
            <w:r>
              <w:t>Водоснабжение</w:t>
            </w:r>
            <w:r w:rsidR="00114C8D">
              <w:t xml:space="preserve"> открытых (крытых) </w:t>
            </w:r>
            <w:r w:rsidR="00D36BC0">
              <w:t xml:space="preserve">летних </w:t>
            </w:r>
            <w:r>
              <w:t>бассейнов</w:t>
            </w:r>
            <w:r w:rsidR="00D36BC0">
              <w:t xml:space="preserve"> различных типов </w:t>
            </w:r>
            <w:r w:rsidR="004332D0">
              <w:br/>
            </w:r>
            <w:r w:rsidR="00D36BC0">
              <w:t>и конструкций</w:t>
            </w:r>
            <w:r w:rsidR="00DA06E9">
              <w:t>,</w:t>
            </w:r>
            <w:r w:rsidR="00D36BC0">
              <w:t xml:space="preserve"> а также бань,</w:t>
            </w:r>
            <w:r w:rsidR="00DE382E">
              <w:t xml:space="preserve"> саун,</w:t>
            </w:r>
            <w:r w:rsidR="00D36BC0">
              <w:t xml:space="preserve"> закрытых бассейнов, </w:t>
            </w:r>
            <w:r w:rsidR="00DA06E9">
              <w:t>примыкающих к жилому дому и (или) отдельно стоящих на общем с жилым домом земельном участке:</w:t>
            </w:r>
            <w:r>
              <w:t xml:space="preserve"> </w:t>
            </w:r>
          </w:p>
        </w:tc>
        <w:tc>
          <w:tcPr>
            <w:tcW w:w="1235" w:type="pct"/>
          </w:tcPr>
          <w:p w:rsidR="00A808DB" w:rsidRDefault="00A808DB" w:rsidP="004F1C9F">
            <w:pPr>
              <w:pStyle w:val="ac"/>
              <w:jc w:val="center"/>
            </w:pPr>
          </w:p>
        </w:tc>
        <w:tc>
          <w:tcPr>
            <w:tcW w:w="925" w:type="pct"/>
          </w:tcPr>
          <w:p w:rsidR="00A808DB" w:rsidRPr="006E419E" w:rsidRDefault="00A808DB" w:rsidP="005D7086">
            <w:pPr>
              <w:jc w:val="center"/>
              <w:rPr>
                <w:sz w:val="24"/>
                <w:szCs w:val="24"/>
              </w:rPr>
            </w:pPr>
          </w:p>
        </w:tc>
      </w:tr>
      <w:tr w:rsidR="00DA06E9" w:rsidRPr="006E419E" w:rsidTr="00E67F82">
        <w:tc>
          <w:tcPr>
            <w:tcW w:w="393" w:type="pct"/>
          </w:tcPr>
          <w:p w:rsidR="00DA06E9" w:rsidRPr="006E419E" w:rsidRDefault="003E208A" w:rsidP="004F1C9F">
            <w:pPr>
              <w:pStyle w:val="ac"/>
              <w:jc w:val="center"/>
            </w:pPr>
            <w:r>
              <w:t>3.1.</w:t>
            </w:r>
          </w:p>
        </w:tc>
        <w:tc>
          <w:tcPr>
            <w:tcW w:w="2447" w:type="pct"/>
          </w:tcPr>
          <w:p w:rsidR="00DA06E9" w:rsidRDefault="004F0C66" w:rsidP="004332D0">
            <w:pPr>
              <w:pStyle w:val="ac"/>
              <w:jc w:val="left"/>
            </w:pPr>
            <w:r>
              <w:t>б</w:t>
            </w:r>
            <w:r w:rsidR="00DA06E9">
              <w:t>аня</w:t>
            </w:r>
            <w:r w:rsidR="00DE382E">
              <w:t>, сауна</w:t>
            </w:r>
            <w:r w:rsidR="00DA06E9">
              <w:t xml:space="preserve"> при наличии водопровода </w:t>
            </w:r>
          </w:p>
        </w:tc>
        <w:tc>
          <w:tcPr>
            <w:tcW w:w="1235" w:type="pct"/>
          </w:tcPr>
          <w:p w:rsidR="00DA06E9" w:rsidRDefault="00DA06E9" w:rsidP="009E13A7">
            <w:pPr>
              <w:pStyle w:val="ac"/>
              <w:jc w:val="center"/>
            </w:pPr>
            <w:r w:rsidRPr="00DA06E9">
              <w:t xml:space="preserve">куб. метр в месяц </w:t>
            </w:r>
            <w:r w:rsidRPr="00DA06E9">
              <w:br/>
              <w:t>на человека</w:t>
            </w:r>
          </w:p>
        </w:tc>
        <w:tc>
          <w:tcPr>
            <w:tcW w:w="925" w:type="pct"/>
          </w:tcPr>
          <w:p w:rsidR="00DA06E9" w:rsidRDefault="00D057A9" w:rsidP="005D7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0,72</w:t>
            </w:r>
          </w:p>
        </w:tc>
      </w:tr>
      <w:tr w:rsidR="00DA06E9" w:rsidRPr="006E419E" w:rsidTr="00E67F82">
        <w:tc>
          <w:tcPr>
            <w:tcW w:w="393" w:type="pct"/>
          </w:tcPr>
          <w:p w:rsidR="00DA06E9" w:rsidRPr="006E419E" w:rsidRDefault="003E208A" w:rsidP="004F1C9F">
            <w:pPr>
              <w:pStyle w:val="ac"/>
              <w:jc w:val="center"/>
            </w:pPr>
            <w:r>
              <w:t>3.2.</w:t>
            </w:r>
          </w:p>
        </w:tc>
        <w:tc>
          <w:tcPr>
            <w:tcW w:w="2447" w:type="pct"/>
          </w:tcPr>
          <w:p w:rsidR="00DA06E9" w:rsidRDefault="004F0C66" w:rsidP="004332D0">
            <w:pPr>
              <w:pStyle w:val="ac"/>
              <w:jc w:val="left"/>
            </w:pPr>
            <w:r>
              <w:t>б</w:t>
            </w:r>
            <w:r w:rsidR="00371C21" w:rsidRPr="00371C21">
              <w:t>аня</w:t>
            </w:r>
            <w:r w:rsidR="00DE382E">
              <w:t>, сауна</w:t>
            </w:r>
            <w:r w:rsidR="00371C21" w:rsidRPr="00371C21">
              <w:t xml:space="preserve"> при </w:t>
            </w:r>
            <w:r w:rsidR="00371C21">
              <w:t xml:space="preserve">водоснабжении из уличной колонки </w:t>
            </w:r>
          </w:p>
        </w:tc>
        <w:tc>
          <w:tcPr>
            <w:tcW w:w="1235" w:type="pct"/>
          </w:tcPr>
          <w:p w:rsidR="00DA06E9" w:rsidRDefault="00371C21" w:rsidP="009E13A7">
            <w:pPr>
              <w:pStyle w:val="ac"/>
              <w:jc w:val="center"/>
            </w:pPr>
            <w:r w:rsidRPr="00371C21">
              <w:t xml:space="preserve">куб. метр в месяц </w:t>
            </w:r>
            <w:r w:rsidRPr="00371C21">
              <w:br/>
              <w:t>на человека</w:t>
            </w:r>
          </w:p>
        </w:tc>
        <w:tc>
          <w:tcPr>
            <w:tcW w:w="925" w:type="pct"/>
          </w:tcPr>
          <w:p w:rsidR="00DA06E9" w:rsidRDefault="00D057A9" w:rsidP="005D7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0,20</w:t>
            </w:r>
          </w:p>
        </w:tc>
      </w:tr>
      <w:tr w:rsidR="00A808DB" w:rsidRPr="006E419E" w:rsidTr="00E67F82">
        <w:tc>
          <w:tcPr>
            <w:tcW w:w="393" w:type="pct"/>
          </w:tcPr>
          <w:p w:rsidR="00A808DB" w:rsidRPr="006E419E" w:rsidRDefault="003E208A" w:rsidP="004F1C9F">
            <w:pPr>
              <w:pStyle w:val="ac"/>
              <w:jc w:val="center"/>
            </w:pPr>
            <w:r>
              <w:t>3.3.</w:t>
            </w:r>
          </w:p>
        </w:tc>
        <w:tc>
          <w:tcPr>
            <w:tcW w:w="2447" w:type="pct"/>
          </w:tcPr>
          <w:p w:rsidR="00A808DB" w:rsidRDefault="004332D0" w:rsidP="007706F6">
            <w:pPr>
              <w:pStyle w:val="ac"/>
              <w:jc w:val="left"/>
            </w:pPr>
            <w:r>
              <w:t>б</w:t>
            </w:r>
            <w:r w:rsidR="00D708D6">
              <w:t xml:space="preserve">ассейны </w:t>
            </w:r>
            <w:r w:rsidR="00114C8D" w:rsidRPr="00114C8D">
              <w:t>открыты</w:t>
            </w:r>
            <w:r w:rsidR="00D708D6">
              <w:t>е</w:t>
            </w:r>
            <w:r w:rsidR="00114C8D" w:rsidRPr="00114C8D">
              <w:t xml:space="preserve"> (крыты</w:t>
            </w:r>
            <w:r w:rsidR="00D708D6">
              <w:t>е</w:t>
            </w:r>
            <w:r w:rsidR="00114C8D" w:rsidRPr="00114C8D">
              <w:t>) различн</w:t>
            </w:r>
            <w:r w:rsidR="00D708D6">
              <w:t>ых типов и конструкций, закрытые бассейны</w:t>
            </w:r>
            <w:r w:rsidR="00114C8D" w:rsidRPr="00114C8D">
              <w:t xml:space="preserve">, </w:t>
            </w:r>
            <w:r>
              <w:t>примыкающие</w:t>
            </w:r>
            <w:r w:rsidR="00D708D6" w:rsidRPr="00D708D6">
              <w:t xml:space="preserve"> к жило</w:t>
            </w:r>
            <w:r w:rsidR="00D708D6">
              <w:t>му дому и (или) отдельно стоящие</w:t>
            </w:r>
            <w:r w:rsidR="00D708D6" w:rsidRPr="00D708D6">
              <w:t xml:space="preserve"> на общем с жилым домом земельном участке</w:t>
            </w:r>
            <w:r w:rsidR="00D708D6">
              <w:t>,</w:t>
            </w:r>
            <w:r w:rsidR="00D708D6" w:rsidRPr="00D708D6">
              <w:t xml:space="preserve"> </w:t>
            </w:r>
            <w:r w:rsidR="00114C8D" w:rsidRPr="00114C8D">
              <w:t>объемом:</w:t>
            </w:r>
            <w:r w:rsidR="007706F6">
              <w:t>*</w:t>
            </w:r>
          </w:p>
        </w:tc>
        <w:tc>
          <w:tcPr>
            <w:tcW w:w="1235" w:type="pct"/>
          </w:tcPr>
          <w:p w:rsidR="00A808DB" w:rsidRDefault="00A808DB" w:rsidP="004F1C9F">
            <w:pPr>
              <w:pStyle w:val="ac"/>
              <w:jc w:val="center"/>
            </w:pPr>
          </w:p>
        </w:tc>
        <w:tc>
          <w:tcPr>
            <w:tcW w:w="925" w:type="pct"/>
          </w:tcPr>
          <w:p w:rsidR="00A808DB" w:rsidRPr="006E419E" w:rsidRDefault="00A808DB" w:rsidP="005D7086">
            <w:pPr>
              <w:jc w:val="center"/>
              <w:rPr>
                <w:sz w:val="24"/>
                <w:szCs w:val="24"/>
              </w:rPr>
            </w:pPr>
          </w:p>
        </w:tc>
      </w:tr>
      <w:tr w:rsidR="00114C8D" w:rsidRPr="006E419E" w:rsidTr="00E67F82">
        <w:trPr>
          <w:trHeight w:val="596"/>
        </w:trPr>
        <w:tc>
          <w:tcPr>
            <w:tcW w:w="393" w:type="pct"/>
          </w:tcPr>
          <w:p w:rsidR="00114C8D" w:rsidRPr="006E419E" w:rsidRDefault="003E208A" w:rsidP="004F1C9F">
            <w:pPr>
              <w:pStyle w:val="ac"/>
              <w:jc w:val="center"/>
            </w:pPr>
            <w:r>
              <w:t>3.4.</w:t>
            </w:r>
          </w:p>
        </w:tc>
        <w:tc>
          <w:tcPr>
            <w:tcW w:w="2447" w:type="pct"/>
          </w:tcPr>
          <w:p w:rsidR="00114C8D" w:rsidRPr="00114C8D" w:rsidRDefault="00F63CFC" w:rsidP="004332D0">
            <w:pPr>
              <w:pStyle w:val="ac"/>
              <w:jc w:val="left"/>
            </w:pPr>
            <w:r>
              <w:t>до 1 куб. м</w:t>
            </w:r>
          </w:p>
        </w:tc>
        <w:tc>
          <w:tcPr>
            <w:tcW w:w="1235" w:type="pct"/>
          </w:tcPr>
          <w:p w:rsidR="00114C8D" w:rsidRDefault="00D4205C" w:rsidP="009E13A7">
            <w:pPr>
              <w:pStyle w:val="ac"/>
              <w:jc w:val="center"/>
            </w:pPr>
            <w:r w:rsidRPr="00D4205C">
              <w:t xml:space="preserve">куб. метр в месяц </w:t>
            </w:r>
            <w:r w:rsidRPr="00D4205C">
              <w:br/>
              <w:t>на человека</w:t>
            </w:r>
          </w:p>
        </w:tc>
        <w:tc>
          <w:tcPr>
            <w:tcW w:w="925" w:type="pct"/>
          </w:tcPr>
          <w:p w:rsidR="00114C8D" w:rsidRPr="006E419E" w:rsidRDefault="00D4205C" w:rsidP="005D7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0,40</w:t>
            </w:r>
          </w:p>
        </w:tc>
      </w:tr>
      <w:tr w:rsidR="00114C8D" w:rsidRPr="006E419E" w:rsidTr="00E67F82">
        <w:trPr>
          <w:trHeight w:val="548"/>
        </w:trPr>
        <w:tc>
          <w:tcPr>
            <w:tcW w:w="393" w:type="pct"/>
          </w:tcPr>
          <w:p w:rsidR="00114C8D" w:rsidRPr="006E419E" w:rsidRDefault="003E208A" w:rsidP="004F1C9F">
            <w:pPr>
              <w:pStyle w:val="ac"/>
              <w:jc w:val="center"/>
            </w:pPr>
            <w:r>
              <w:t>3.5.</w:t>
            </w:r>
          </w:p>
        </w:tc>
        <w:tc>
          <w:tcPr>
            <w:tcW w:w="2447" w:type="pct"/>
          </w:tcPr>
          <w:p w:rsidR="00114C8D" w:rsidRPr="00114C8D" w:rsidRDefault="00F63CFC" w:rsidP="004332D0">
            <w:pPr>
              <w:pStyle w:val="ac"/>
              <w:jc w:val="left"/>
            </w:pPr>
            <w:r>
              <w:t xml:space="preserve">от </w:t>
            </w:r>
            <w:r w:rsidR="00D36BC0">
              <w:t>1 до 5 куб. м</w:t>
            </w:r>
          </w:p>
        </w:tc>
        <w:tc>
          <w:tcPr>
            <w:tcW w:w="1235" w:type="pct"/>
          </w:tcPr>
          <w:p w:rsidR="00114C8D" w:rsidRDefault="00D4205C" w:rsidP="009E13A7">
            <w:pPr>
              <w:pStyle w:val="ac"/>
              <w:jc w:val="center"/>
            </w:pPr>
            <w:r w:rsidRPr="00D4205C">
              <w:t xml:space="preserve">куб. метр в месяц </w:t>
            </w:r>
            <w:r w:rsidRPr="00D4205C">
              <w:br/>
              <w:t>на человека</w:t>
            </w:r>
          </w:p>
        </w:tc>
        <w:tc>
          <w:tcPr>
            <w:tcW w:w="925" w:type="pct"/>
          </w:tcPr>
          <w:p w:rsidR="00114C8D" w:rsidRPr="006E419E" w:rsidRDefault="00D4205C" w:rsidP="000E7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0E7A8D">
              <w:rPr>
                <w:sz w:val="24"/>
                <w:szCs w:val="24"/>
              </w:rPr>
              <w:t>25</w:t>
            </w:r>
          </w:p>
        </w:tc>
      </w:tr>
      <w:tr w:rsidR="00114C8D" w:rsidRPr="006E419E" w:rsidTr="00E67F82">
        <w:trPr>
          <w:trHeight w:val="557"/>
        </w:trPr>
        <w:tc>
          <w:tcPr>
            <w:tcW w:w="393" w:type="pct"/>
          </w:tcPr>
          <w:p w:rsidR="00114C8D" w:rsidRPr="006E419E" w:rsidRDefault="003E208A" w:rsidP="004F1C9F">
            <w:pPr>
              <w:pStyle w:val="ac"/>
              <w:jc w:val="center"/>
            </w:pPr>
            <w:r>
              <w:t>3.6.</w:t>
            </w:r>
          </w:p>
        </w:tc>
        <w:tc>
          <w:tcPr>
            <w:tcW w:w="2447" w:type="pct"/>
          </w:tcPr>
          <w:p w:rsidR="00114C8D" w:rsidRPr="00114C8D" w:rsidRDefault="00D36BC0" w:rsidP="004332D0">
            <w:pPr>
              <w:pStyle w:val="ac"/>
              <w:jc w:val="left"/>
            </w:pPr>
            <w:r>
              <w:t>о</w:t>
            </w:r>
            <w:r w:rsidR="00F63CFC">
              <w:t>т 5 до 10 куб</w:t>
            </w:r>
            <w:r>
              <w:t>. м</w:t>
            </w:r>
          </w:p>
        </w:tc>
        <w:tc>
          <w:tcPr>
            <w:tcW w:w="1235" w:type="pct"/>
          </w:tcPr>
          <w:p w:rsidR="00114C8D" w:rsidRDefault="00D4205C" w:rsidP="009E13A7">
            <w:pPr>
              <w:pStyle w:val="ac"/>
              <w:jc w:val="center"/>
            </w:pPr>
            <w:r w:rsidRPr="00D4205C">
              <w:t xml:space="preserve">куб. метр в месяц </w:t>
            </w:r>
            <w:r w:rsidRPr="00D4205C">
              <w:br/>
              <w:t>на человека</w:t>
            </w:r>
          </w:p>
        </w:tc>
        <w:tc>
          <w:tcPr>
            <w:tcW w:w="925" w:type="pct"/>
          </w:tcPr>
          <w:p w:rsidR="00114C8D" w:rsidRPr="006E419E" w:rsidRDefault="000E7A8D" w:rsidP="005D7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3,13</w:t>
            </w:r>
          </w:p>
        </w:tc>
      </w:tr>
      <w:tr w:rsidR="00114C8D" w:rsidRPr="006E419E" w:rsidTr="00E67F82">
        <w:trPr>
          <w:trHeight w:val="551"/>
        </w:trPr>
        <w:tc>
          <w:tcPr>
            <w:tcW w:w="393" w:type="pct"/>
          </w:tcPr>
          <w:p w:rsidR="00114C8D" w:rsidRPr="006E419E" w:rsidRDefault="003E208A" w:rsidP="004F1C9F">
            <w:pPr>
              <w:pStyle w:val="ac"/>
              <w:jc w:val="center"/>
            </w:pPr>
            <w:r>
              <w:t>3.7.</w:t>
            </w:r>
          </w:p>
        </w:tc>
        <w:tc>
          <w:tcPr>
            <w:tcW w:w="2447" w:type="pct"/>
          </w:tcPr>
          <w:p w:rsidR="00114C8D" w:rsidRPr="00114C8D" w:rsidRDefault="00D36BC0" w:rsidP="004332D0">
            <w:pPr>
              <w:pStyle w:val="ac"/>
              <w:jc w:val="left"/>
            </w:pPr>
            <w:r>
              <w:t>от 10 до 15 куб. м</w:t>
            </w:r>
          </w:p>
        </w:tc>
        <w:tc>
          <w:tcPr>
            <w:tcW w:w="1235" w:type="pct"/>
          </w:tcPr>
          <w:p w:rsidR="00114C8D" w:rsidRDefault="00D4205C" w:rsidP="009E13A7">
            <w:pPr>
              <w:pStyle w:val="ac"/>
              <w:jc w:val="center"/>
            </w:pPr>
            <w:r w:rsidRPr="00D4205C">
              <w:t xml:space="preserve">куб. метр в месяц </w:t>
            </w:r>
            <w:r w:rsidRPr="00D4205C">
              <w:br/>
              <w:t>на человека</w:t>
            </w:r>
          </w:p>
        </w:tc>
        <w:tc>
          <w:tcPr>
            <w:tcW w:w="925" w:type="pct"/>
          </w:tcPr>
          <w:p w:rsidR="00114C8D" w:rsidRPr="006E419E" w:rsidRDefault="000E7A8D" w:rsidP="005D7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5,21</w:t>
            </w:r>
          </w:p>
        </w:tc>
      </w:tr>
      <w:tr w:rsidR="00114C8D" w:rsidRPr="006E419E" w:rsidTr="00E67F82">
        <w:trPr>
          <w:trHeight w:val="559"/>
        </w:trPr>
        <w:tc>
          <w:tcPr>
            <w:tcW w:w="393" w:type="pct"/>
          </w:tcPr>
          <w:p w:rsidR="00114C8D" w:rsidRPr="006E419E" w:rsidRDefault="003E208A" w:rsidP="004F1C9F">
            <w:pPr>
              <w:pStyle w:val="ac"/>
              <w:jc w:val="center"/>
            </w:pPr>
            <w:r>
              <w:t>3.8.</w:t>
            </w:r>
          </w:p>
        </w:tc>
        <w:tc>
          <w:tcPr>
            <w:tcW w:w="2447" w:type="pct"/>
          </w:tcPr>
          <w:p w:rsidR="00114C8D" w:rsidRPr="00114C8D" w:rsidRDefault="00D36BC0" w:rsidP="004332D0">
            <w:pPr>
              <w:pStyle w:val="ac"/>
              <w:jc w:val="left"/>
            </w:pPr>
            <w:r>
              <w:t>от 15 до 20 куб. м</w:t>
            </w:r>
          </w:p>
        </w:tc>
        <w:tc>
          <w:tcPr>
            <w:tcW w:w="1235" w:type="pct"/>
          </w:tcPr>
          <w:p w:rsidR="00114C8D" w:rsidRDefault="00D4205C" w:rsidP="009E13A7">
            <w:pPr>
              <w:pStyle w:val="ac"/>
              <w:jc w:val="center"/>
            </w:pPr>
            <w:r w:rsidRPr="00D4205C">
              <w:t xml:space="preserve">куб. метр в месяц </w:t>
            </w:r>
            <w:r w:rsidRPr="00D4205C">
              <w:br/>
              <w:t>на человека</w:t>
            </w:r>
          </w:p>
        </w:tc>
        <w:tc>
          <w:tcPr>
            <w:tcW w:w="925" w:type="pct"/>
          </w:tcPr>
          <w:p w:rsidR="00114C8D" w:rsidRPr="006E419E" w:rsidRDefault="000E7A8D" w:rsidP="005D7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7,29</w:t>
            </w:r>
          </w:p>
        </w:tc>
      </w:tr>
      <w:tr w:rsidR="00114C8D" w:rsidRPr="006E419E" w:rsidTr="00E67F82">
        <w:trPr>
          <w:trHeight w:val="566"/>
        </w:trPr>
        <w:tc>
          <w:tcPr>
            <w:tcW w:w="393" w:type="pct"/>
          </w:tcPr>
          <w:p w:rsidR="00114C8D" w:rsidRPr="006E419E" w:rsidRDefault="003E208A" w:rsidP="004F1C9F">
            <w:pPr>
              <w:pStyle w:val="ac"/>
              <w:jc w:val="center"/>
            </w:pPr>
            <w:r>
              <w:t>3.9.</w:t>
            </w:r>
          </w:p>
        </w:tc>
        <w:tc>
          <w:tcPr>
            <w:tcW w:w="2447" w:type="pct"/>
          </w:tcPr>
          <w:p w:rsidR="00114C8D" w:rsidRPr="00114C8D" w:rsidRDefault="00D36BC0" w:rsidP="004332D0">
            <w:pPr>
              <w:pStyle w:val="ac"/>
              <w:jc w:val="left"/>
            </w:pPr>
            <w:r>
              <w:t>свыше 20 куб. м</w:t>
            </w:r>
          </w:p>
        </w:tc>
        <w:tc>
          <w:tcPr>
            <w:tcW w:w="1235" w:type="pct"/>
          </w:tcPr>
          <w:p w:rsidR="00114C8D" w:rsidRDefault="00D4205C" w:rsidP="009E13A7">
            <w:pPr>
              <w:pStyle w:val="ac"/>
              <w:jc w:val="center"/>
            </w:pPr>
            <w:r w:rsidRPr="00D4205C">
              <w:t xml:space="preserve">куб. метр в месяц </w:t>
            </w:r>
            <w:r w:rsidRPr="00D4205C">
              <w:br/>
              <w:t>на человека</w:t>
            </w:r>
          </w:p>
        </w:tc>
        <w:tc>
          <w:tcPr>
            <w:tcW w:w="925" w:type="pct"/>
          </w:tcPr>
          <w:p w:rsidR="00114C8D" w:rsidRPr="006E419E" w:rsidRDefault="000E7A8D" w:rsidP="005D7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8,33</w:t>
            </w:r>
          </w:p>
        </w:tc>
      </w:tr>
      <w:tr w:rsidR="00DE382E" w:rsidRPr="006E419E" w:rsidTr="00E67F82">
        <w:trPr>
          <w:trHeight w:val="566"/>
        </w:trPr>
        <w:tc>
          <w:tcPr>
            <w:tcW w:w="393" w:type="pct"/>
          </w:tcPr>
          <w:p w:rsidR="00DE382E" w:rsidRDefault="00DE382E" w:rsidP="004F1C9F">
            <w:pPr>
              <w:pStyle w:val="ac"/>
              <w:jc w:val="center"/>
            </w:pPr>
            <w:r>
              <w:t>4.</w:t>
            </w:r>
          </w:p>
        </w:tc>
        <w:tc>
          <w:tcPr>
            <w:tcW w:w="2447" w:type="pct"/>
          </w:tcPr>
          <w:p w:rsidR="00DE382E" w:rsidRDefault="00DE382E" w:rsidP="004332D0">
            <w:pPr>
              <w:pStyle w:val="ac"/>
              <w:jc w:val="left"/>
            </w:pPr>
            <w:r>
              <w:t>Водоснабжение иных надворных построек, в том числе гаража, других объектов</w:t>
            </w:r>
          </w:p>
        </w:tc>
        <w:tc>
          <w:tcPr>
            <w:tcW w:w="1235" w:type="pct"/>
          </w:tcPr>
          <w:p w:rsidR="00DE382E" w:rsidRPr="00D4205C" w:rsidRDefault="00DE382E" w:rsidP="009E13A7">
            <w:pPr>
              <w:pStyle w:val="ac"/>
              <w:jc w:val="center"/>
            </w:pPr>
            <w:r w:rsidRPr="00DE382E">
              <w:t xml:space="preserve">куб. метр в месяц </w:t>
            </w:r>
            <w:r w:rsidRPr="00DE382E">
              <w:br/>
              <w:t>на человека</w:t>
            </w:r>
          </w:p>
        </w:tc>
        <w:tc>
          <w:tcPr>
            <w:tcW w:w="925" w:type="pct"/>
          </w:tcPr>
          <w:p w:rsidR="00DE382E" w:rsidRDefault="0079228E" w:rsidP="005D7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706F6" w:rsidRDefault="007706F6" w:rsidP="007706F6">
      <w:pPr>
        <w:rPr>
          <w:szCs w:val="28"/>
        </w:rPr>
      </w:pPr>
    </w:p>
    <w:p w:rsidR="007706F6" w:rsidRDefault="007706F6" w:rsidP="007706F6">
      <w:pPr>
        <w:rPr>
          <w:szCs w:val="28"/>
        </w:rPr>
      </w:pPr>
    </w:p>
    <w:p w:rsidR="007706F6" w:rsidRDefault="007706F6" w:rsidP="007706F6">
      <w:pPr>
        <w:rPr>
          <w:szCs w:val="28"/>
        </w:rPr>
      </w:pPr>
    </w:p>
    <w:p w:rsidR="007706F6" w:rsidRPr="007706F6" w:rsidRDefault="007706F6" w:rsidP="007706F6">
      <w:pPr>
        <w:rPr>
          <w:szCs w:val="28"/>
        </w:rPr>
      </w:pPr>
    </w:p>
    <w:p w:rsidR="007706F6" w:rsidRPr="007706F6" w:rsidRDefault="007706F6" w:rsidP="007706F6">
      <w:pPr>
        <w:rPr>
          <w:szCs w:val="28"/>
        </w:rPr>
      </w:pPr>
    </w:p>
    <w:p w:rsidR="007706F6" w:rsidRPr="007706F6" w:rsidRDefault="007706F6" w:rsidP="007706F6">
      <w:pPr>
        <w:rPr>
          <w:szCs w:val="28"/>
        </w:rPr>
      </w:pPr>
    </w:p>
    <w:p w:rsidR="007706F6" w:rsidRPr="007706F6" w:rsidRDefault="007706F6" w:rsidP="007706F6">
      <w:pPr>
        <w:rPr>
          <w:szCs w:val="28"/>
        </w:rPr>
      </w:pPr>
    </w:p>
    <w:p w:rsidR="007706F6" w:rsidRPr="007706F6" w:rsidRDefault="007706F6" w:rsidP="007706F6">
      <w:pPr>
        <w:rPr>
          <w:szCs w:val="28"/>
        </w:rPr>
      </w:pPr>
    </w:p>
    <w:p w:rsidR="007706F6" w:rsidRPr="007706F6" w:rsidRDefault="007706F6" w:rsidP="007706F6">
      <w:pPr>
        <w:rPr>
          <w:szCs w:val="28"/>
        </w:rPr>
      </w:pPr>
    </w:p>
    <w:p w:rsidR="006B42FB" w:rsidRDefault="007706F6" w:rsidP="007706F6">
      <w:pPr>
        <w:rPr>
          <w:szCs w:val="28"/>
        </w:rPr>
      </w:pPr>
      <w:r>
        <w:rPr>
          <w:szCs w:val="28"/>
        </w:rPr>
        <w:t>___________________________________________</w:t>
      </w:r>
    </w:p>
    <w:p w:rsidR="007706F6" w:rsidRDefault="007706F6" w:rsidP="007706F6">
      <w:pPr>
        <w:rPr>
          <w:szCs w:val="28"/>
        </w:rPr>
      </w:pPr>
    </w:p>
    <w:p w:rsidR="007706F6" w:rsidRPr="007706F6" w:rsidRDefault="007706F6" w:rsidP="007706F6">
      <w:pPr>
        <w:rPr>
          <w:szCs w:val="28"/>
        </w:rPr>
      </w:pPr>
      <w:r>
        <w:rPr>
          <w:szCs w:val="28"/>
        </w:rPr>
        <w:t>*</w:t>
      </w:r>
      <w:r w:rsidRPr="007706F6">
        <w:rPr>
          <w:szCs w:val="28"/>
        </w:rPr>
        <w:t xml:space="preserve"> Период применения норматива для полива земельного участка, газонов </w:t>
      </w:r>
      <w:r w:rsidR="00DC3524">
        <w:rPr>
          <w:szCs w:val="28"/>
        </w:rPr>
        <w:br/>
      </w:r>
      <w:r w:rsidRPr="007706F6">
        <w:rPr>
          <w:szCs w:val="28"/>
        </w:rPr>
        <w:t xml:space="preserve">и цветников, посадок в грунтовых весенних теплицах, парниках всех </w:t>
      </w:r>
      <w:r w:rsidR="009E2C04">
        <w:rPr>
          <w:szCs w:val="28"/>
        </w:rPr>
        <w:t xml:space="preserve">                </w:t>
      </w:r>
      <w:r w:rsidR="00533564" w:rsidRPr="007706F6">
        <w:rPr>
          <w:szCs w:val="28"/>
        </w:rPr>
        <w:t>типов,</w:t>
      </w:r>
      <w:r w:rsidR="009E2C04">
        <w:rPr>
          <w:szCs w:val="28"/>
        </w:rPr>
        <w:t xml:space="preserve"> а </w:t>
      </w:r>
      <w:r w:rsidRPr="007706F6">
        <w:rPr>
          <w:szCs w:val="28"/>
        </w:rPr>
        <w:t>также для водоснабжения открытых (крытых) летних бассейнов</w:t>
      </w:r>
      <w:r w:rsidR="009E2C04">
        <w:rPr>
          <w:szCs w:val="28"/>
        </w:rPr>
        <w:t xml:space="preserve"> </w:t>
      </w:r>
      <w:r w:rsidRPr="007706F6">
        <w:rPr>
          <w:szCs w:val="28"/>
        </w:rPr>
        <w:t xml:space="preserve">устанавливается с </w:t>
      </w:r>
      <w:r w:rsidRPr="00533EEF">
        <w:rPr>
          <w:szCs w:val="28"/>
        </w:rPr>
        <w:t>1 мая</w:t>
      </w:r>
      <w:r w:rsidRPr="007706F6">
        <w:rPr>
          <w:szCs w:val="28"/>
        </w:rPr>
        <w:t xml:space="preserve"> по </w:t>
      </w:r>
      <w:r w:rsidRPr="00533EEF">
        <w:rPr>
          <w:szCs w:val="28"/>
        </w:rPr>
        <w:t>31 августа</w:t>
      </w:r>
      <w:r w:rsidRPr="007706F6">
        <w:rPr>
          <w:szCs w:val="28"/>
        </w:rPr>
        <w:t xml:space="preserve"> включительно.</w:t>
      </w:r>
    </w:p>
    <w:p w:rsidR="007706F6" w:rsidRPr="007706F6" w:rsidRDefault="007706F6" w:rsidP="007706F6">
      <w:pPr>
        <w:rPr>
          <w:szCs w:val="28"/>
        </w:rPr>
      </w:pPr>
    </w:p>
    <w:sectPr w:rsidR="007706F6" w:rsidRPr="007706F6" w:rsidSect="00311903">
      <w:headerReference w:type="default" r:id="rId8"/>
      <w:pgSz w:w="11906" w:h="16838"/>
      <w:pgMar w:top="993" w:right="851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7BD" w:rsidRDefault="006767BD" w:rsidP="00223397">
      <w:r>
        <w:separator/>
      </w:r>
    </w:p>
  </w:endnote>
  <w:endnote w:type="continuationSeparator" w:id="0">
    <w:p w:rsidR="006767BD" w:rsidRDefault="006767BD" w:rsidP="00223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7BD" w:rsidRDefault="006767BD" w:rsidP="00223397">
      <w:r>
        <w:separator/>
      </w:r>
    </w:p>
  </w:footnote>
  <w:footnote w:type="continuationSeparator" w:id="0">
    <w:p w:rsidR="006767BD" w:rsidRDefault="006767BD" w:rsidP="002233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27378260"/>
      <w:docPartObj>
        <w:docPartGallery w:val="Page Numbers (Top of Page)"/>
        <w:docPartUnique/>
      </w:docPartObj>
    </w:sdtPr>
    <w:sdtContent>
      <w:p w:rsidR="00B50F8C" w:rsidRDefault="002614BE">
        <w:pPr>
          <w:pStyle w:val="a4"/>
          <w:jc w:val="center"/>
        </w:pPr>
        <w:r>
          <w:fldChar w:fldCharType="begin"/>
        </w:r>
        <w:r w:rsidR="00B50F8C">
          <w:instrText>PAGE   \* MERGEFORMAT</w:instrText>
        </w:r>
        <w:r>
          <w:fldChar w:fldCharType="separate"/>
        </w:r>
        <w:r w:rsidR="00FD4388">
          <w:rPr>
            <w:noProof/>
          </w:rPr>
          <w:t>2</w:t>
        </w:r>
        <w:r>
          <w:fldChar w:fldCharType="end"/>
        </w:r>
      </w:p>
    </w:sdtContent>
  </w:sdt>
  <w:p w:rsidR="001946F5" w:rsidRDefault="001946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7A5D"/>
    <w:multiLevelType w:val="hybridMultilevel"/>
    <w:tmpl w:val="98A0E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810D5"/>
    <w:multiLevelType w:val="hybridMultilevel"/>
    <w:tmpl w:val="0FDA65EE"/>
    <w:lvl w:ilvl="0" w:tplc="C3EE2E56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F0D6C33"/>
    <w:multiLevelType w:val="hybridMultilevel"/>
    <w:tmpl w:val="422614E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223397"/>
    <w:rsid w:val="00013E0D"/>
    <w:rsid w:val="000203D4"/>
    <w:rsid w:val="00021181"/>
    <w:rsid w:val="0002607D"/>
    <w:rsid w:val="00027D70"/>
    <w:rsid w:val="000310E8"/>
    <w:rsid w:val="000545B4"/>
    <w:rsid w:val="00090E8E"/>
    <w:rsid w:val="00097376"/>
    <w:rsid w:val="000B0EF9"/>
    <w:rsid w:val="000B1A90"/>
    <w:rsid w:val="000B5629"/>
    <w:rsid w:val="000B5C0D"/>
    <w:rsid w:val="000C18C5"/>
    <w:rsid w:val="000C5050"/>
    <w:rsid w:val="000D5D91"/>
    <w:rsid w:val="000E096D"/>
    <w:rsid w:val="000E7A8D"/>
    <w:rsid w:val="00103BED"/>
    <w:rsid w:val="00114C8D"/>
    <w:rsid w:val="001201BD"/>
    <w:rsid w:val="00123F28"/>
    <w:rsid w:val="00135AF4"/>
    <w:rsid w:val="001506A0"/>
    <w:rsid w:val="0015772A"/>
    <w:rsid w:val="00173DE6"/>
    <w:rsid w:val="00177B72"/>
    <w:rsid w:val="00183AF6"/>
    <w:rsid w:val="00186292"/>
    <w:rsid w:val="00186A7F"/>
    <w:rsid w:val="0019294B"/>
    <w:rsid w:val="001946F5"/>
    <w:rsid w:val="00196327"/>
    <w:rsid w:val="001A05DF"/>
    <w:rsid w:val="001B6605"/>
    <w:rsid w:val="001C4DF2"/>
    <w:rsid w:val="001C5E30"/>
    <w:rsid w:val="001C6E42"/>
    <w:rsid w:val="001E0ACB"/>
    <w:rsid w:val="001E5731"/>
    <w:rsid w:val="00204545"/>
    <w:rsid w:val="0020663D"/>
    <w:rsid w:val="0021657E"/>
    <w:rsid w:val="002165E5"/>
    <w:rsid w:val="00223397"/>
    <w:rsid w:val="00223D45"/>
    <w:rsid w:val="002276B8"/>
    <w:rsid w:val="00234ABD"/>
    <w:rsid w:val="002407BE"/>
    <w:rsid w:val="002562E3"/>
    <w:rsid w:val="002613CA"/>
    <w:rsid w:val="002614BE"/>
    <w:rsid w:val="002636A4"/>
    <w:rsid w:val="00263EFA"/>
    <w:rsid w:val="002654FD"/>
    <w:rsid w:val="00273904"/>
    <w:rsid w:val="00273CB4"/>
    <w:rsid w:val="00276197"/>
    <w:rsid w:val="00277F3F"/>
    <w:rsid w:val="00281F75"/>
    <w:rsid w:val="0028749F"/>
    <w:rsid w:val="00287960"/>
    <w:rsid w:val="002909DA"/>
    <w:rsid w:val="002B03E0"/>
    <w:rsid w:val="002C20F8"/>
    <w:rsid w:val="002C357A"/>
    <w:rsid w:val="002C4888"/>
    <w:rsid w:val="002C79B5"/>
    <w:rsid w:val="002D049C"/>
    <w:rsid w:val="002E186B"/>
    <w:rsid w:val="002E2030"/>
    <w:rsid w:val="002F2087"/>
    <w:rsid w:val="00307733"/>
    <w:rsid w:val="00311903"/>
    <w:rsid w:val="00313CE4"/>
    <w:rsid w:val="003337FC"/>
    <w:rsid w:val="00343C4D"/>
    <w:rsid w:val="00355B04"/>
    <w:rsid w:val="00361191"/>
    <w:rsid w:val="00361CD0"/>
    <w:rsid w:val="003630B9"/>
    <w:rsid w:val="00364947"/>
    <w:rsid w:val="00371C21"/>
    <w:rsid w:val="00381A2B"/>
    <w:rsid w:val="003867B3"/>
    <w:rsid w:val="003B1698"/>
    <w:rsid w:val="003D1515"/>
    <w:rsid w:val="003E208A"/>
    <w:rsid w:val="003F5C22"/>
    <w:rsid w:val="004134F4"/>
    <w:rsid w:val="00414355"/>
    <w:rsid w:val="00417C76"/>
    <w:rsid w:val="00420DDE"/>
    <w:rsid w:val="004278D2"/>
    <w:rsid w:val="004332D0"/>
    <w:rsid w:val="00434645"/>
    <w:rsid w:val="004744EA"/>
    <w:rsid w:val="00476B21"/>
    <w:rsid w:val="00482C8C"/>
    <w:rsid w:val="004966C7"/>
    <w:rsid w:val="004976F8"/>
    <w:rsid w:val="004A2874"/>
    <w:rsid w:val="004A42EF"/>
    <w:rsid w:val="004B461D"/>
    <w:rsid w:val="004B715B"/>
    <w:rsid w:val="004C07B4"/>
    <w:rsid w:val="004C134E"/>
    <w:rsid w:val="004D2B20"/>
    <w:rsid w:val="004D35FA"/>
    <w:rsid w:val="004E3CAA"/>
    <w:rsid w:val="004E4916"/>
    <w:rsid w:val="004E6D41"/>
    <w:rsid w:val="004F0C66"/>
    <w:rsid w:val="004F1C9F"/>
    <w:rsid w:val="00501A9B"/>
    <w:rsid w:val="00530624"/>
    <w:rsid w:val="005317B7"/>
    <w:rsid w:val="00533564"/>
    <w:rsid w:val="00533EEF"/>
    <w:rsid w:val="00537AAD"/>
    <w:rsid w:val="00543ABA"/>
    <w:rsid w:val="0054456B"/>
    <w:rsid w:val="00545E92"/>
    <w:rsid w:val="005762BD"/>
    <w:rsid w:val="005802E6"/>
    <w:rsid w:val="0058048B"/>
    <w:rsid w:val="00595641"/>
    <w:rsid w:val="00597EB3"/>
    <w:rsid w:val="005A3A65"/>
    <w:rsid w:val="005B657E"/>
    <w:rsid w:val="005C2405"/>
    <w:rsid w:val="005C2481"/>
    <w:rsid w:val="005C2FD3"/>
    <w:rsid w:val="005C71B1"/>
    <w:rsid w:val="005D7086"/>
    <w:rsid w:val="005F1EE8"/>
    <w:rsid w:val="005F2E37"/>
    <w:rsid w:val="005F37A9"/>
    <w:rsid w:val="00624121"/>
    <w:rsid w:val="00657175"/>
    <w:rsid w:val="00657491"/>
    <w:rsid w:val="006609B5"/>
    <w:rsid w:val="00664804"/>
    <w:rsid w:val="00673DB7"/>
    <w:rsid w:val="006767BD"/>
    <w:rsid w:val="006867E9"/>
    <w:rsid w:val="006911E8"/>
    <w:rsid w:val="006A116B"/>
    <w:rsid w:val="006A244D"/>
    <w:rsid w:val="006A76CF"/>
    <w:rsid w:val="006B42FB"/>
    <w:rsid w:val="006B6C89"/>
    <w:rsid w:val="006C1520"/>
    <w:rsid w:val="006C28C8"/>
    <w:rsid w:val="006D3C65"/>
    <w:rsid w:val="006D6256"/>
    <w:rsid w:val="006E35D0"/>
    <w:rsid w:val="006E38ED"/>
    <w:rsid w:val="006E419E"/>
    <w:rsid w:val="006E7B39"/>
    <w:rsid w:val="006F1C53"/>
    <w:rsid w:val="006F3AAF"/>
    <w:rsid w:val="00702AFD"/>
    <w:rsid w:val="00704CBB"/>
    <w:rsid w:val="0071092C"/>
    <w:rsid w:val="00720F08"/>
    <w:rsid w:val="00741BCB"/>
    <w:rsid w:val="00750EA3"/>
    <w:rsid w:val="00755D4A"/>
    <w:rsid w:val="00760C4B"/>
    <w:rsid w:val="007706F6"/>
    <w:rsid w:val="00771136"/>
    <w:rsid w:val="00775AB2"/>
    <w:rsid w:val="00785BC0"/>
    <w:rsid w:val="0079228E"/>
    <w:rsid w:val="00793530"/>
    <w:rsid w:val="007A02D8"/>
    <w:rsid w:val="007A1BD7"/>
    <w:rsid w:val="007B31A7"/>
    <w:rsid w:val="007C508D"/>
    <w:rsid w:val="007E1930"/>
    <w:rsid w:val="007E19F0"/>
    <w:rsid w:val="007F2661"/>
    <w:rsid w:val="007F3341"/>
    <w:rsid w:val="008014C5"/>
    <w:rsid w:val="00802625"/>
    <w:rsid w:val="0080779B"/>
    <w:rsid w:val="00815E04"/>
    <w:rsid w:val="00827D90"/>
    <w:rsid w:val="0083306E"/>
    <w:rsid w:val="00836854"/>
    <w:rsid w:val="00840971"/>
    <w:rsid w:val="00842FE9"/>
    <w:rsid w:val="008447EB"/>
    <w:rsid w:val="00845E2C"/>
    <w:rsid w:val="00850DEA"/>
    <w:rsid w:val="00850F9A"/>
    <w:rsid w:val="008638B4"/>
    <w:rsid w:val="008679C5"/>
    <w:rsid w:val="00883EB8"/>
    <w:rsid w:val="00884E9B"/>
    <w:rsid w:val="008866C2"/>
    <w:rsid w:val="00891F97"/>
    <w:rsid w:val="00892193"/>
    <w:rsid w:val="008C5E89"/>
    <w:rsid w:val="008E78F4"/>
    <w:rsid w:val="008F6C1E"/>
    <w:rsid w:val="00902B81"/>
    <w:rsid w:val="0090367E"/>
    <w:rsid w:val="00912D0D"/>
    <w:rsid w:val="0091664C"/>
    <w:rsid w:val="00916D62"/>
    <w:rsid w:val="009245A0"/>
    <w:rsid w:val="00934716"/>
    <w:rsid w:val="0094258B"/>
    <w:rsid w:val="00942D24"/>
    <w:rsid w:val="00960B11"/>
    <w:rsid w:val="0096429F"/>
    <w:rsid w:val="00965C75"/>
    <w:rsid w:val="00990FC6"/>
    <w:rsid w:val="009A0657"/>
    <w:rsid w:val="009A5D73"/>
    <w:rsid w:val="009A7633"/>
    <w:rsid w:val="009B228F"/>
    <w:rsid w:val="009C3065"/>
    <w:rsid w:val="009D2448"/>
    <w:rsid w:val="009E13A7"/>
    <w:rsid w:val="009E2C04"/>
    <w:rsid w:val="009F328F"/>
    <w:rsid w:val="009F3733"/>
    <w:rsid w:val="00A138AF"/>
    <w:rsid w:val="00A14C3C"/>
    <w:rsid w:val="00A23CC0"/>
    <w:rsid w:val="00A23ED3"/>
    <w:rsid w:val="00A3775F"/>
    <w:rsid w:val="00A43B16"/>
    <w:rsid w:val="00A45FF5"/>
    <w:rsid w:val="00A478CF"/>
    <w:rsid w:val="00A74179"/>
    <w:rsid w:val="00A806A7"/>
    <w:rsid w:val="00A808DB"/>
    <w:rsid w:val="00A8630C"/>
    <w:rsid w:val="00A8711D"/>
    <w:rsid w:val="00A96969"/>
    <w:rsid w:val="00AA47EC"/>
    <w:rsid w:val="00AA73F9"/>
    <w:rsid w:val="00AB00CF"/>
    <w:rsid w:val="00AB5CC8"/>
    <w:rsid w:val="00AB7EB8"/>
    <w:rsid w:val="00AC6058"/>
    <w:rsid w:val="00AC794F"/>
    <w:rsid w:val="00AD15AA"/>
    <w:rsid w:val="00AD27AF"/>
    <w:rsid w:val="00AD54BF"/>
    <w:rsid w:val="00AF5301"/>
    <w:rsid w:val="00B11685"/>
    <w:rsid w:val="00B23B01"/>
    <w:rsid w:val="00B258D7"/>
    <w:rsid w:val="00B36EF8"/>
    <w:rsid w:val="00B400A0"/>
    <w:rsid w:val="00B43F0B"/>
    <w:rsid w:val="00B50A14"/>
    <w:rsid w:val="00B50F8C"/>
    <w:rsid w:val="00B537D1"/>
    <w:rsid w:val="00B54E71"/>
    <w:rsid w:val="00B55423"/>
    <w:rsid w:val="00B57B7D"/>
    <w:rsid w:val="00B7300D"/>
    <w:rsid w:val="00B966A8"/>
    <w:rsid w:val="00BA2589"/>
    <w:rsid w:val="00BA7364"/>
    <w:rsid w:val="00BA7533"/>
    <w:rsid w:val="00BB0A5D"/>
    <w:rsid w:val="00BB145D"/>
    <w:rsid w:val="00BC1B01"/>
    <w:rsid w:val="00BC7410"/>
    <w:rsid w:val="00BD37D9"/>
    <w:rsid w:val="00BD3EBA"/>
    <w:rsid w:val="00BD6C54"/>
    <w:rsid w:val="00BE2CE7"/>
    <w:rsid w:val="00BF5D11"/>
    <w:rsid w:val="00C11D7C"/>
    <w:rsid w:val="00C12841"/>
    <w:rsid w:val="00C138F4"/>
    <w:rsid w:val="00C254B4"/>
    <w:rsid w:val="00C2686E"/>
    <w:rsid w:val="00C37BD7"/>
    <w:rsid w:val="00C4041B"/>
    <w:rsid w:val="00C54038"/>
    <w:rsid w:val="00C54C32"/>
    <w:rsid w:val="00C61986"/>
    <w:rsid w:val="00C73282"/>
    <w:rsid w:val="00C75B66"/>
    <w:rsid w:val="00C84C44"/>
    <w:rsid w:val="00C85530"/>
    <w:rsid w:val="00C956D4"/>
    <w:rsid w:val="00C96827"/>
    <w:rsid w:val="00CB2831"/>
    <w:rsid w:val="00CB433B"/>
    <w:rsid w:val="00CB6270"/>
    <w:rsid w:val="00CC363E"/>
    <w:rsid w:val="00CD2361"/>
    <w:rsid w:val="00CD2FFC"/>
    <w:rsid w:val="00CE1E46"/>
    <w:rsid w:val="00CE7BBF"/>
    <w:rsid w:val="00D04A63"/>
    <w:rsid w:val="00D057A9"/>
    <w:rsid w:val="00D1137E"/>
    <w:rsid w:val="00D1272A"/>
    <w:rsid w:val="00D356F8"/>
    <w:rsid w:val="00D36BC0"/>
    <w:rsid w:val="00D4205C"/>
    <w:rsid w:val="00D426FF"/>
    <w:rsid w:val="00D536A7"/>
    <w:rsid w:val="00D54D42"/>
    <w:rsid w:val="00D55596"/>
    <w:rsid w:val="00D63677"/>
    <w:rsid w:val="00D708D6"/>
    <w:rsid w:val="00D759FA"/>
    <w:rsid w:val="00D809F1"/>
    <w:rsid w:val="00DA06E9"/>
    <w:rsid w:val="00DB1804"/>
    <w:rsid w:val="00DC1F8E"/>
    <w:rsid w:val="00DC3524"/>
    <w:rsid w:val="00DC7B0B"/>
    <w:rsid w:val="00DD2870"/>
    <w:rsid w:val="00DE382E"/>
    <w:rsid w:val="00DE4068"/>
    <w:rsid w:val="00DE7B72"/>
    <w:rsid w:val="00E11D16"/>
    <w:rsid w:val="00E16606"/>
    <w:rsid w:val="00E2463E"/>
    <w:rsid w:val="00E266B2"/>
    <w:rsid w:val="00E50E15"/>
    <w:rsid w:val="00E527C4"/>
    <w:rsid w:val="00E60739"/>
    <w:rsid w:val="00E6135A"/>
    <w:rsid w:val="00E67F82"/>
    <w:rsid w:val="00E7009C"/>
    <w:rsid w:val="00E70BDE"/>
    <w:rsid w:val="00E82BA0"/>
    <w:rsid w:val="00E91945"/>
    <w:rsid w:val="00E9318D"/>
    <w:rsid w:val="00E94009"/>
    <w:rsid w:val="00ED790B"/>
    <w:rsid w:val="00EE0A4D"/>
    <w:rsid w:val="00EE79FF"/>
    <w:rsid w:val="00EF724C"/>
    <w:rsid w:val="00EF7E83"/>
    <w:rsid w:val="00F04E9F"/>
    <w:rsid w:val="00F2667E"/>
    <w:rsid w:val="00F2700D"/>
    <w:rsid w:val="00F3292D"/>
    <w:rsid w:val="00F405B5"/>
    <w:rsid w:val="00F42B61"/>
    <w:rsid w:val="00F46537"/>
    <w:rsid w:val="00F50305"/>
    <w:rsid w:val="00F5329E"/>
    <w:rsid w:val="00F568AE"/>
    <w:rsid w:val="00F5735E"/>
    <w:rsid w:val="00F63CFC"/>
    <w:rsid w:val="00F73EA6"/>
    <w:rsid w:val="00F910D6"/>
    <w:rsid w:val="00FB09C6"/>
    <w:rsid w:val="00FB0C19"/>
    <w:rsid w:val="00FC2564"/>
    <w:rsid w:val="00FD4388"/>
    <w:rsid w:val="00FD4FD7"/>
    <w:rsid w:val="00FD6D3D"/>
    <w:rsid w:val="00FF160A"/>
    <w:rsid w:val="00FF7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96D"/>
    <w:pPr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4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23397"/>
    <w:pPr>
      <w:tabs>
        <w:tab w:val="center" w:pos="4677"/>
        <w:tab w:val="right" w:pos="9355"/>
      </w:tabs>
    </w:pPr>
    <w:rPr>
      <w:szCs w:val="20"/>
    </w:rPr>
  </w:style>
  <w:style w:type="character" w:customStyle="1" w:styleId="a5">
    <w:name w:val="Верхний колонтитул Знак"/>
    <w:link w:val="a4"/>
    <w:uiPriority w:val="99"/>
    <w:rsid w:val="00223397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223397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rsid w:val="00223397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23397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23397"/>
    <w:rPr>
      <w:rFonts w:ascii="Tahoma" w:eastAsia="Calibri" w:hAnsi="Tahoma" w:cs="Tahoma"/>
      <w:sz w:val="16"/>
      <w:szCs w:val="16"/>
    </w:rPr>
  </w:style>
  <w:style w:type="character" w:customStyle="1" w:styleId="blk1">
    <w:name w:val="blk1"/>
    <w:basedOn w:val="a0"/>
    <w:rsid w:val="00D63677"/>
    <w:rPr>
      <w:vanish w:val="0"/>
      <w:webHidden w:val="0"/>
      <w:specVanish w:val="0"/>
    </w:rPr>
  </w:style>
  <w:style w:type="character" w:customStyle="1" w:styleId="aa">
    <w:name w:val="Гипертекстовая ссылка"/>
    <w:basedOn w:val="a0"/>
    <w:uiPriority w:val="99"/>
    <w:rsid w:val="00AD54BF"/>
    <w:rPr>
      <w:rFonts w:cs="Times New Roman"/>
      <w:b w:val="0"/>
      <w:color w:val="106BBE"/>
    </w:rPr>
  </w:style>
  <w:style w:type="paragraph" w:styleId="ab">
    <w:name w:val="List Paragraph"/>
    <w:basedOn w:val="a"/>
    <w:uiPriority w:val="34"/>
    <w:qFormat/>
    <w:rsid w:val="006A116B"/>
    <w:pPr>
      <w:ind w:left="720"/>
      <w:contextualSpacing/>
    </w:pPr>
  </w:style>
  <w:style w:type="paragraph" w:customStyle="1" w:styleId="ac">
    <w:name w:val="Нормальный (таблица)"/>
    <w:basedOn w:val="a"/>
    <w:next w:val="a"/>
    <w:uiPriority w:val="99"/>
    <w:rsid w:val="00186292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6867E9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96D"/>
    <w:pPr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4F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3397"/>
    <w:pPr>
      <w:tabs>
        <w:tab w:val="center" w:pos="4677"/>
        <w:tab w:val="right" w:pos="9355"/>
      </w:tabs>
    </w:pPr>
    <w:rPr>
      <w:szCs w:val="20"/>
    </w:rPr>
  </w:style>
  <w:style w:type="character" w:customStyle="1" w:styleId="a5">
    <w:name w:val="Верхний колонтитул Знак"/>
    <w:link w:val="a4"/>
    <w:uiPriority w:val="99"/>
    <w:rsid w:val="00223397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223397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rsid w:val="00223397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23397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23397"/>
    <w:rPr>
      <w:rFonts w:ascii="Tahoma" w:eastAsia="Calibri" w:hAnsi="Tahoma" w:cs="Tahoma"/>
      <w:sz w:val="16"/>
      <w:szCs w:val="16"/>
    </w:rPr>
  </w:style>
  <w:style w:type="character" w:customStyle="1" w:styleId="blk1">
    <w:name w:val="blk1"/>
    <w:basedOn w:val="a0"/>
    <w:rsid w:val="00D63677"/>
    <w:rPr>
      <w:vanish w:val="0"/>
      <w:webHidden w:val="0"/>
      <w:specVanish w:val="0"/>
    </w:rPr>
  </w:style>
  <w:style w:type="character" w:customStyle="1" w:styleId="aa">
    <w:name w:val="Гипертекстовая ссылка"/>
    <w:basedOn w:val="a0"/>
    <w:uiPriority w:val="99"/>
    <w:rsid w:val="00AD54BF"/>
    <w:rPr>
      <w:rFonts w:cs="Times New Roman"/>
      <w:b w:val="0"/>
      <w:color w:val="106BBE"/>
    </w:rPr>
  </w:style>
  <w:style w:type="paragraph" w:styleId="ab">
    <w:name w:val="List Paragraph"/>
    <w:basedOn w:val="a"/>
    <w:uiPriority w:val="34"/>
    <w:qFormat/>
    <w:rsid w:val="006A116B"/>
    <w:pPr>
      <w:ind w:left="720"/>
      <w:contextualSpacing/>
    </w:pPr>
  </w:style>
  <w:style w:type="paragraph" w:customStyle="1" w:styleId="ac">
    <w:name w:val="Нормальный (таблица)"/>
    <w:basedOn w:val="a"/>
    <w:next w:val="a"/>
    <w:uiPriority w:val="99"/>
    <w:rsid w:val="00186292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6867E9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v\Desktop\&#1055;&#1088;&#1072;&#1074;&#1080;&#1090;&#1077;&#1083;&#1100;&#1089;&#1090;&#107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FD1AE-E097-4BBE-9882-32359A1EF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Правительство</Template>
  <TotalTime>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Лаврушина</dc:creator>
  <cp:lastModifiedBy>User</cp:lastModifiedBy>
  <cp:revision>2</cp:revision>
  <cp:lastPrinted>2024-09-18T09:27:00Z</cp:lastPrinted>
  <dcterms:created xsi:type="dcterms:W3CDTF">2024-11-25T07:33:00Z</dcterms:created>
  <dcterms:modified xsi:type="dcterms:W3CDTF">2024-11-25T07:33:00Z</dcterms:modified>
</cp:coreProperties>
</file>